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7654034" w14:textId="77777777" w:rsidR="000824F1" w:rsidRDefault="00284C55" w:rsidP="002960A6">
      <w:pPr>
        <w:tabs>
          <w:tab w:val="left" w:pos="5580"/>
        </w:tabs>
        <w:rPr>
          <w:sz w:val="22"/>
          <w:szCs w:val="2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24C70700" wp14:editId="02645901">
                <wp:simplePos x="0" y="0"/>
                <wp:positionH relativeFrom="column">
                  <wp:posOffset>914400</wp:posOffset>
                </wp:positionH>
                <wp:positionV relativeFrom="paragraph">
                  <wp:posOffset>114300</wp:posOffset>
                </wp:positionV>
                <wp:extent cx="4914900" cy="914400"/>
                <wp:effectExtent l="0" t="0" r="3810" b="2540"/>
                <wp:wrapNone/>
                <wp:docPr id="3" name="Text Box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14900" cy="914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61EA157" w14:textId="77777777" w:rsidR="00370B84" w:rsidRPr="00370B84" w:rsidRDefault="00370B84" w:rsidP="00370B84">
                            <w:pPr>
                              <w:jc w:val="center"/>
                              <w:rPr>
                                <w:rFonts w:eastAsia="Calibri"/>
                                <w:b/>
                                <w:lang w:eastAsia="en-US"/>
                              </w:rPr>
                            </w:pPr>
                            <w:r w:rsidRPr="00370B84">
                              <w:rPr>
                                <w:rFonts w:eastAsia="Calibri"/>
                                <w:b/>
                                <w:lang w:eastAsia="en-US"/>
                              </w:rPr>
                              <w:t>Cegléd Város Polgármesterétől</w:t>
                            </w:r>
                          </w:p>
                          <w:p w14:paraId="50205714" w14:textId="77777777" w:rsidR="00370B84" w:rsidRPr="00370B84" w:rsidRDefault="00370B84" w:rsidP="00370B84">
                            <w:pPr>
                              <w:jc w:val="center"/>
                              <w:rPr>
                                <w:rFonts w:eastAsia="Calibri"/>
                                <w:lang w:eastAsia="en-US"/>
                              </w:rPr>
                            </w:pPr>
                            <w:r w:rsidRPr="00370B84">
                              <w:rPr>
                                <w:rFonts w:eastAsia="Calibri"/>
                                <w:lang w:eastAsia="en-US"/>
                              </w:rPr>
                              <w:t>2700 Cegléd, Kossuth tér 1.</w:t>
                            </w:r>
                          </w:p>
                          <w:p w14:paraId="03B97741" w14:textId="77777777" w:rsidR="00370B84" w:rsidRPr="00370B84" w:rsidRDefault="00370B84" w:rsidP="00370B84">
                            <w:pPr>
                              <w:jc w:val="center"/>
                              <w:rPr>
                                <w:rFonts w:eastAsia="Calibri"/>
                                <w:lang w:eastAsia="en-US"/>
                              </w:rPr>
                            </w:pPr>
                            <w:r w:rsidRPr="00370B84">
                              <w:rPr>
                                <w:rFonts w:eastAsia="Calibri"/>
                                <w:lang w:eastAsia="en-US"/>
                              </w:rPr>
                              <w:t>Levélcím: 2701 Cegléd, Pf.: 85.</w:t>
                            </w:r>
                          </w:p>
                          <w:p w14:paraId="7D20BC0C" w14:textId="64F95FD7" w:rsidR="00370B84" w:rsidRPr="00370B84" w:rsidRDefault="00370B84" w:rsidP="00370B84">
                            <w:pPr>
                              <w:jc w:val="center"/>
                              <w:rPr>
                                <w:rFonts w:eastAsia="Calibri"/>
                                <w:lang w:eastAsia="en-US"/>
                              </w:rPr>
                            </w:pPr>
                            <w:r w:rsidRPr="00370B84">
                              <w:rPr>
                                <w:rFonts w:eastAsia="Calibri"/>
                                <w:lang w:eastAsia="en-US"/>
                              </w:rPr>
                              <w:t>Tel.: 06/53/511-400, E-mail: polgarmester@cegledph.hu</w:t>
                            </w:r>
                          </w:p>
                          <w:p w14:paraId="6BDB047B" w14:textId="77777777" w:rsidR="000824F1" w:rsidRPr="005B18C0" w:rsidRDefault="000824F1" w:rsidP="000824F1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4C70700" id="_x0000_t202" coordsize="21600,21600" o:spt="202" path="m,l,21600r21600,l21600,xe">
                <v:stroke joinstyle="miter"/>
                <v:path gradientshapeok="t" o:connecttype="rect"/>
              </v:shapetype>
              <v:shape id="Text Box 24" o:spid="_x0000_s1026" type="#_x0000_t202" style="position:absolute;margin-left:1in;margin-top:9pt;width:387pt;height:1in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" filled="f" stroked="f">
                <v:textbox>
                  <w:txbxContent>
                    <w:p w14:paraId="361EA157" w14:textId="77777777" w:rsidR="00370B84" w:rsidRPr="00370B84" w:rsidRDefault="00370B84" w:rsidP="00370B84">
                      <w:pPr>
                        <w:jc w:val="center"/>
                        <w:rPr>
                          <w:rFonts w:eastAsia="Calibri"/>
                          <w:b/>
                          <w:lang w:eastAsia="en-US"/>
                        </w:rPr>
                      </w:pPr>
                      <w:r w:rsidRPr="00370B84">
                        <w:rPr>
                          <w:rFonts w:eastAsia="Calibri"/>
                          <w:b/>
                          <w:lang w:eastAsia="en-US"/>
                        </w:rPr>
                        <w:t>Cegléd Város Polgármesterétől</w:t>
                      </w:r>
                    </w:p>
                    <w:p w14:paraId="50205714" w14:textId="77777777" w:rsidR="00370B84" w:rsidRPr="00370B84" w:rsidRDefault="00370B84" w:rsidP="00370B84">
                      <w:pPr>
                        <w:jc w:val="center"/>
                        <w:rPr>
                          <w:rFonts w:eastAsia="Calibri"/>
                          <w:lang w:eastAsia="en-US"/>
                        </w:rPr>
                      </w:pPr>
                      <w:r w:rsidRPr="00370B84">
                        <w:rPr>
                          <w:rFonts w:eastAsia="Calibri"/>
                          <w:lang w:eastAsia="en-US"/>
                        </w:rPr>
                        <w:t>2700 Cegléd, Kossuth tér 1.</w:t>
                      </w:r>
                    </w:p>
                    <w:p w14:paraId="03B97741" w14:textId="77777777" w:rsidR="00370B84" w:rsidRPr="00370B84" w:rsidRDefault="00370B84" w:rsidP="00370B84">
                      <w:pPr>
                        <w:jc w:val="center"/>
                        <w:rPr>
                          <w:rFonts w:eastAsia="Calibri"/>
                          <w:lang w:eastAsia="en-US"/>
                        </w:rPr>
                      </w:pPr>
                      <w:r w:rsidRPr="00370B84">
                        <w:rPr>
                          <w:rFonts w:eastAsia="Calibri"/>
                          <w:lang w:eastAsia="en-US"/>
                        </w:rPr>
                        <w:t>Levélcím: 2701 Cegléd, Pf.: 85.</w:t>
                      </w:r>
                    </w:p>
                    <w:p w14:paraId="7D20BC0C" w14:textId="64F95FD7" w:rsidR="00370B84" w:rsidRPr="00370B84" w:rsidRDefault="00370B84" w:rsidP="00370B84">
                      <w:pPr>
                        <w:jc w:val="center"/>
                        <w:rPr>
                          <w:rFonts w:eastAsia="Calibri"/>
                          <w:lang w:eastAsia="en-US"/>
                        </w:rPr>
                      </w:pPr>
                      <w:r w:rsidRPr="00370B84">
                        <w:rPr>
                          <w:rFonts w:eastAsia="Calibri"/>
                          <w:lang w:eastAsia="en-US"/>
                        </w:rPr>
                        <w:t>Tel.: 06/53/511-400, E-mail: polgarmester@cegledph.hu</w:t>
                      </w:r>
                    </w:p>
                    <w:p w14:paraId="6BDB047B" w14:textId="77777777" w:rsidR="000824F1" w:rsidRPr="005B18C0" w:rsidRDefault="000824F1" w:rsidP="000824F1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 w:rsidRPr="00071CA0">
        <w:rPr>
          <w:noProof/>
        </w:rPr>
        <w:drawing>
          <wp:inline distT="0" distB="0" distL="0" distR="0" wp14:anchorId="5EB73236" wp14:editId="350E19F6">
            <wp:extent cx="828675" cy="952500"/>
            <wp:effectExtent l="0" t="0" r="0" b="0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25CF824" w14:textId="77777777" w:rsidR="000824F1" w:rsidRDefault="00284C55" w:rsidP="002960A6">
      <w:pPr>
        <w:tabs>
          <w:tab w:val="left" w:pos="5580"/>
        </w:tabs>
        <w:rPr>
          <w:sz w:val="22"/>
          <w:szCs w:val="22"/>
        </w:rPr>
      </w:pP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906C2C3" wp14:editId="136AAF39">
                <wp:simplePos x="0" y="0"/>
                <wp:positionH relativeFrom="column">
                  <wp:posOffset>685800</wp:posOffset>
                </wp:positionH>
                <wp:positionV relativeFrom="paragraph">
                  <wp:posOffset>71755</wp:posOffset>
                </wp:positionV>
                <wp:extent cx="5257800" cy="0"/>
                <wp:effectExtent l="5715" t="12700" r="13335" b="6350"/>
                <wp:wrapNone/>
                <wp:docPr id="2" name="Lin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2578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line w14:anchorId="1116837A" id="Line 25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4pt,5.65pt" to="468pt,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"/>
            </w:pict>
          </mc:Fallback>
        </mc:AlternateContent>
      </w:r>
    </w:p>
    <w:p w14:paraId="29CDDE57" w14:textId="77777777" w:rsidR="00255C1C" w:rsidRDefault="00F275D1" w:rsidP="00255C1C">
      <w:pPr>
        <w:tabs>
          <w:tab w:val="left" w:pos="5954"/>
        </w:tabs>
        <w:rPr>
          <w:b/>
        </w:rPr>
      </w:pPr>
      <w:r w:rsidRPr="005F7B4C">
        <w:rPr>
          <w:u w:val="single"/>
        </w:rPr>
        <w:t>Iktatószám</w:t>
      </w:r>
      <w:r w:rsidR="00315725" w:rsidRPr="005F7B4C">
        <w:t xml:space="preserve">: </w:t>
      </w:r>
      <w:r w:rsidR="000F0153">
        <w:t>C/</w:t>
      </w:r>
      <w:r w:rsidR="00255C1C">
        <w:t>22892-4</w:t>
      </w:r>
      <w:r w:rsidR="00357E9C" w:rsidRPr="005F7B4C">
        <w:t>/</w:t>
      </w:r>
      <w:r w:rsidR="007277AB" w:rsidRPr="005F7B4C">
        <w:t>202</w:t>
      </w:r>
      <w:r w:rsidR="00480129">
        <w:t>6</w:t>
      </w:r>
      <w:r w:rsidR="00FD00BA" w:rsidRPr="005F7B4C">
        <w:t>.</w:t>
      </w:r>
      <w:r w:rsidR="004A127C" w:rsidRPr="005F7B4C">
        <w:tab/>
      </w:r>
      <w:r w:rsidR="00315725" w:rsidRPr="005F7B4C">
        <w:rPr>
          <w:u w:val="single"/>
        </w:rPr>
        <w:t>Tárgy</w:t>
      </w:r>
      <w:r w:rsidR="00315725" w:rsidRPr="005F7B4C">
        <w:t xml:space="preserve">: </w:t>
      </w:r>
      <w:bookmarkStart w:id="0" w:name="_GoBack"/>
      <w:r w:rsidR="00255C1C" w:rsidRPr="00255C1C">
        <w:t>Támogatási kérelem</w:t>
      </w:r>
      <w:bookmarkEnd w:id="0"/>
    </w:p>
    <w:p w14:paraId="43A82A43" w14:textId="2F104B93" w:rsidR="002960A6" w:rsidRPr="005F7B4C" w:rsidRDefault="004A127C" w:rsidP="00255C1C">
      <w:pPr>
        <w:tabs>
          <w:tab w:val="left" w:pos="5954"/>
        </w:tabs>
        <w:rPr>
          <w:b/>
        </w:rPr>
      </w:pPr>
      <w:r w:rsidRPr="005F7B4C">
        <w:rPr>
          <w:u w:val="single"/>
        </w:rPr>
        <w:t>Előterjesztő</w:t>
      </w:r>
      <w:r w:rsidRPr="005F7B4C">
        <w:t xml:space="preserve">: </w:t>
      </w:r>
      <w:r w:rsidR="00370B84" w:rsidRPr="005F7B4C">
        <w:t>Dr. Csáky András polgármester</w:t>
      </w:r>
      <w:r w:rsidRPr="005F7B4C">
        <w:tab/>
      </w:r>
      <w:r w:rsidR="00255C1C" w:rsidRPr="00255C1C">
        <w:rPr>
          <w:u w:val="single"/>
        </w:rPr>
        <w:t>Melléklet</w:t>
      </w:r>
      <w:r w:rsidR="00255C1C" w:rsidRPr="00255C1C">
        <w:t>:</w:t>
      </w:r>
      <w:r w:rsidR="00255C1C" w:rsidRPr="00255C1C">
        <w:rPr>
          <w:b/>
        </w:rPr>
        <w:t xml:space="preserve"> </w:t>
      </w:r>
      <w:r w:rsidR="00255C1C" w:rsidRPr="00255C1C">
        <w:t>Kérelem</w:t>
      </w:r>
    </w:p>
    <w:p w14:paraId="256A1420" w14:textId="3DA6B805" w:rsidR="00CC07AC" w:rsidRPr="005F7B4C" w:rsidRDefault="004A127C" w:rsidP="001800FD">
      <w:pPr>
        <w:tabs>
          <w:tab w:val="left" w:pos="5040"/>
        </w:tabs>
      </w:pPr>
      <w:r w:rsidRPr="005F7B4C">
        <w:rPr>
          <w:u w:val="single"/>
        </w:rPr>
        <w:t>Szakmai előterjesztő</w:t>
      </w:r>
      <w:r w:rsidRPr="005F7B4C">
        <w:t xml:space="preserve">: </w:t>
      </w:r>
      <w:r w:rsidR="001800FD" w:rsidRPr="005F7B4C">
        <w:t xml:space="preserve">dr. </w:t>
      </w:r>
      <w:r w:rsidR="007277AB" w:rsidRPr="005F7B4C">
        <w:t>Gujka Attila</w:t>
      </w:r>
      <w:r w:rsidR="001800FD" w:rsidRPr="005F7B4C">
        <w:t xml:space="preserve"> irodavezető</w:t>
      </w:r>
      <w:r w:rsidR="001800FD" w:rsidRPr="005F7B4C">
        <w:tab/>
      </w:r>
    </w:p>
    <w:p w14:paraId="7192DA8D" w14:textId="77777777" w:rsidR="00914178" w:rsidRPr="005F7B4C" w:rsidRDefault="001800FD" w:rsidP="001800FD">
      <w:pPr>
        <w:tabs>
          <w:tab w:val="left" w:pos="5940"/>
        </w:tabs>
      </w:pPr>
      <w:r w:rsidRPr="005F7B4C">
        <w:rPr>
          <w:u w:val="single"/>
        </w:rPr>
        <w:t>Ügyintéző</w:t>
      </w:r>
      <w:r w:rsidR="00A26257" w:rsidRPr="005F7B4C">
        <w:t xml:space="preserve">: </w:t>
      </w:r>
      <w:r w:rsidR="001D02AB" w:rsidRPr="005F7B4C">
        <w:t>Zsámberger Katalin</w:t>
      </w:r>
      <w:r w:rsidR="00D12FC1" w:rsidRPr="005F7B4C">
        <w:t xml:space="preserve"> ügyintéző</w:t>
      </w:r>
    </w:p>
    <w:p w14:paraId="29D745A4" w14:textId="72B15CEF" w:rsidR="00924F29" w:rsidRDefault="00924F29" w:rsidP="00315725"/>
    <w:p w14:paraId="19472726" w14:textId="77777777" w:rsidR="00255C1C" w:rsidRDefault="00255C1C" w:rsidP="00315725"/>
    <w:p w14:paraId="42976624" w14:textId="77777777" w:rsidR="00315725" w:rsidRPr="006E5D84" w:rsidRDefault="00F275D1" w:rsidP="00B57273">
      <w:pPr>
        <w:jc w:val="center"/>
        <w:rPr>
          <w:b/>
          <w:spacing w:val="40"/>
        </w:rPr>
      </w:pPr>
      <w:r w:rsidRPr="006E5D84">
        <w:rPr>
          <w:b/>
          <w:spacing w:val="40"/>
        </w:rPr>
        <w:t>E</w:t>
      </w:r>
      <w:r w:rsidR="00315725" w:rsidRPr="006E5D84">
        <w:rPr>
          <w:b/>
          <w:spacing w:val="40"/>
        </w:rPr>
        <w:t>LŐTERJESZTÉS</w:t>
      </w:r>
    </w:p>
    <w:p w14:paraId="45364A72" w14:textId="77777777" w:rsidR="00284C55" w:rsidRPr="006E5D84" w:rsidRDefault="00284C55" w:rsidP="00B57273">
      <w:pPr>
        <w:tabs>
          <w:tab w:val="left" w:pos="5580"/>
        </w:tabs>
        <w:ind w:left="6300" w:hanging="6300"/>
        <w:jc w:val="center"/>
        <w:rPr>
          <w:color w:val="000000"/>
        </w:rPr>
      </w:pPr>
    </w:p>
    <w:p w14:paraId="4ED2C94F" w14:textId="77777777" w:rsidR="005D22A1" w:rsidRPr="006E5D84" w:rsidRDefault="005D22A1" w:rsidP="00B57273">
      <w:pPr>
        <w:tabs>
          <w:tab w:val="left" w:pos="5580"/>
        </w:tabs>
        <w:ind w:left="6300" w:hanging="6300"/>
        <w:jc w:val="center"/>
        <w:rPr>
          <w:color w:val="000000"/>
        </w:rPr>
      </w:pPr>
      <w:r w:rsidRPr="006E5D84">
        <w:rPr>
          <w:color w:val="000000"/>
        </w:rPr>
        <w:t>Cegléd Város Önkormányzata Képviselő-testületének</w:t>
      </w:r>
    </w:p>
    <w:p w14:paraId="0781C9FF" w14:textId="6FD55E43" w:rsidR="00B57273" w:rsidRPr="006E5D84" w:rsidRDefault="00B57273" w:rsidP="00B57273">
      <w:pPr>
        <w:tabs>
          <w:tab w:val="left" w:pos="5580"/>
        </w:tabs>
        <w:ind w:left="6300" w:hanging="6300"/>
        <w:jc w:val="center"/>
        <w:rPr>
          <w:color w:val="000000"/>
        </w:rPr>
      </w:pPr>
      <w:r w:rsidRPr="006E5D84">
        <w:rPr>
          <w:color w:val="FF0000"/>
        </w:rPr>
        <w:t xml:space="preserve"> </w:t>
      </w:r>
      <w:r w:rsidR="0048550C" w:rsidRPr="006E5D84">
        <w:t>202</w:t>
      </w:r>
      <w:r w:rsidR="00480129">
        <w:t>6</w:t>
      </w:r>
      <w:r w:rsidR="0048550C" w:rsidRPr="006E5D84">
        <w:t xml:space="preserve">. </w:t>
      </w:r>
      <w:r w:rsidR="00255C1C">
        <w:t>április 23</w:t>
      </w:r>
      <w:r w:rsidR="006276A1" w:rsidRPr="006E5D84">
        <w:t>-</w:t>
      </w:r>
      <w:r w:rsidR="002960A6" w:rsidRPr="006E5D84">
        <w:t xml:space="preserve">i </w:t>
      </w:r>
      <w:r w:rsidR="002960A6" w:rsidRPr="006E5D84">
        <w:rPr>
          <w:color w:val="000000"/>
        </w:rPr>
        <w:t>ülésére</w:t>
      </w:r>
    </w:p>
    <w:p w14:paraId="192EFD80" w14:textId="77777777" w:rsidR="00315725" w:rsidRPr="006E5D84" w:rsidRDefault="00315725" w:rsidP="00B57273">
      <w:pPr>
        <w:jc w:val="center"/>
      </w:pPr>
    </w:p>
    <w:p w14:paraId="3ABFE461" w14:textId="77777777" w:rsidR="0037676E" w:rsidRPr="006E5D84" w:rsidRDefault="00315725" w:rsidP="008C5AD3">
      <w:pPr>
        <w:jc w:val="center"/>
        <w:rPr>
          <w:b/>
        </w:rPr>
      </w:pPr>
      <w:r w:rsidRPr="006E5D84">
        <w:rPr>
          <w:b/>
        </w:rPr>
        <w:t xml:space="preserve">Tisztelt </w:t>
      </w:r>
      <w:r w:rsidR="005D22A1" w:rsidRPr="006E5D84">
        <w:rPr>
          <w:b/>
        </w:rPr>
        <w:t>Képviselő-testület</w:t>
      </w:r>
      <w:r w:rsidRPr="006E5D84">
        <w:rPr>
          <w:b/>
        </w:rPr>
        <w:t>!</w:t>
      </w:r>
    </w:p>
    <w:p w14:paraId="36860208" w14:textId="77777777" w:rsidR="00C45444" w:rsidRDefault="00C45444" w:rsidP="00FD00BA">
      <w:pPr>
        <w:jc w:val="both"/>
        <w:rPr>
          <w:color w:val="000000"/>
        </w:rPr>
      </w:pPr>
    </w:p>
    <w:p w14:paraId="18B50C8C" w14:textId="0FA7B55D" w:rsidR="00DC4D52" w:rsidRPr="002D6B0B" w:rsidRDefault="00C45444" w:rsidP="00FD00BA">
      <w:pPr>
        <w:jc w:val="both"/>
      </w:pPr>
      <w:r>
        <w:rPr>
          <w:color w:val="000000"/>
        </w:rPr>
        <w:t>Az előterjesztés mellékletét képező kérelem érkezett Kőházi Ádám városi sportk</w:t>
      </w:r>
      <w:r w:rsidR="00D8680B">
        <w:rPr>
          <w:color w:val="000000"/>
        </w:rPr>
        <w:t>o</w:t>
      </w:r>
      <w:r>
        <w:rPr>
          <w:color w:val="000000"/>
        </w:rPr>
        <w:t>ordiná</w:t>
      </w:r>
      <w:r w:rsidR="00D8680B">
        <w:rPr>
          <w:color w:val="000000"/>
        </w:rPr>
        <w:t>tor</w:t>
      </w:r>
      <w:r>
        <w:rPr>
          <w:color w:val="000000"/>
        </w:rPr>
        <w:t>tól Cegléd Város Önkormányzata Képviselő-testületéhez, amelyben támogatást kér a</w:t>
      </w:r>
      <w:r w:rsidR="00517975">
        <w:rPr>
          <w:color w:val="000000"/>
        </w:rPr>
        <w:t xml:space="preserve"> </w:t>
      </w:r>
      <w:r w:rsidR="00517975" w:rsidRPr="00517975">
        <w:rPr>
          <w:color w:val="000000"/>
        </w:rPr>
        <w:t>Közigazgatási és Területfejlesztési Minisztérium Aktív Magyarországért Felelős Államtitkárság</w:t>
      </w:r>
      <w:r>
        <w:rPr>
          <w:color w:val="000000"/>
        </w:rPr>
        <w:t xml:space="preserve"> által szervezett szakmai tanulmányúton való részvételhez Hollandiába</w:t>
      </w:r>
      <w:r w:rsidR="004244E1">
        <w:rPr>
          <w:color w:val="000000"/>
        </w:rPr>
        <w:t xml:space="preserve">. </w:t>
      </w:r>
      <w:r w:rsidR="004244E1" w:rsidRPr="002D6B0B">
        <w:t>A tanulmányút megvalósításának tervezett időpontja: 2026. május 18–19.</w:t>
      </w:r>
    </w:p>
    <w:p w14:paraId="2F268F37" w14:textId="755100DA" w:rsidR="00C45444" w:rsidRDefault="00C45444" w:rsidP="00FD00BA">
      <w:pPr>
        <w:jc w:val="both"/>
        <w:rPr>
          <w:color w:val="000000"/>
        </w:rPr>
      </w:pPr>
    </w:p>
    <w:p w14:paraId="0A340631" w14:textId="66D5578F" w:rsidR="00517975" w:rsidRDefault="00C45444" w:rsidP="00FD00BA">
      <w:pPr>
        <w:jc w:val="both"/>
        <w:rPr>
          <w:color w:val="000000"/>
        </w:rPr>
      </w:pPr>
      <w:r>
        <w:rPr>
          <w:color w:val="000000"/>
        </w:rPr>
        <w:t>A tanulmányút ke</w:t>
      </w:r>
      <w:r w:rsidR="00517975">
        <w:rPr>
          <w:color w:val="000000"/>
        </w:rPr>
        <w:t>re</w:t>
      </w:r>
      <w:r>
        <w:rPr>
          <w:color w:val="000000"/>
        </w:rPr>
        <w:t>tében</w:t>
      </w:r>
      <w:r w:rsidR="00517975">
        <w:rPr>
          <w:color w:val="000000"/>
        </w:rPr>
        <w:t xml:space="preserve"> két eltérő méretű város példáján keresztül bemutatják Hollandia kerékpáros közlekedés helyzetét. </w:t>
      </w:r>
      <w:r w:rsidR="00C35B65">
        <w:rPr>
          <w:color w:val="000000"/>
        </w:rPr>
        <w:t>A kerékpáros közlekedés témája fontos szerepet kap a következő sportkoncepció elkészítésében, valamint útjára indítják Zebra Suli Programjukat is, amelynek célja a kerékpáros közlekedés népszerűsítése.</w:t>
      </w:r>
    </w:p>
    <w:p w14:paraId="218CE902" w14:textId="35D3C652" w:rsidR="00C35B65" w:rsidRDefault="00C35B65" w:rsidP="00FD00BA">
      <w:pPr>
        <w:jc w:val="both"/>
        <w:rPr>
          <w:color w:val="000000"/>
        </w:rPr>
      </w:pPr>
    </w:p>
    <w:p w14:paraId="5085AA3E" w14:textId="6D39CF0E" w:rsidR="00C35B65" w:rsidRDefault="00C35B65" w:rsidP="00FD00BA">
      <w:pPr>
        <w:jc w:val="both"/>
        <w:rPr>
          <w:color w:val="000000"/>
        </w:rPr>
      </w:pPr>
      <w:r>
        <w:rPr>
          <w:color w:val="000000"/>
        </w:rPr>
        <w:t>Az államtitkárság a részvevőknek az utazási-, és a szállás költségeket nem biztosítja. Ezen költségek nagysága várhatóan 250.000 Ft, amelyhez kéri a Képviselő-testület támogatását.</w:t>
      </w:r>
    </w:p>
    <w:p w14:paraId="186C1467" w14:textId="7DD19497" w:rsidR="00C35B65" w:rsidRDefault="00C35B65" w:rsidP="00FD00BA">
      <w:pPr>
        <w:jc w:val="both"/>
        <w:rPr>
          <w:color w:val="000000"/>
        </w:rPr>
      </w:pPr>
    </w:p>
    <w:p w14:paraId="6C3E655B" w14:textId="0DCC97EB" w:rsidR="00C35B65" w:rsidRPr="002D6B0B" w:rsidRDefault="00C35B65" w:rsidP="00FD00BA">
      <w:pPr>
        <w:jc w:val="both"/>
      </w:pPr>
      <w:r>
        <w:rPr>
          <w:color w:val="000000"/>
        </w:rPr>
        <w:t xml:space="preserve">Tekintettel arra, hogy a 2026. évi </w:t>
      </w:r>
      <w:r w:rsidRPr="00C35B65">
        <w:rPr>
          <w:color w:val="000000"/>
        </w:rPr>
        <w:t>költségvetésben nincs külön fedezet a támogatás nyújtásához</w:t>
      </w:r>
      <w:r>
        <w:rPr>
          <w:color w:val="000000"/>
        </w:rPr>
        <w:t xml:space="preserve">, javasalom a kérelem támogatását a 2026. évi </w:t>
      </w:r>
      <w:r w:rsidR="006C5CD3" w:rsidRPr="006C5CD3">
        <w:rPr>
          <w:color w:val="000000"/>
        </w:rPr>
        <w:t>Sportcélú támogatások előirányzatán</w:t>
      </w:r>
      <w:r w:rsidR="006C5CD3">
        <w:rPr>
          <w:color w:val="000000"/>
        </w:rPr>
        <w:t xml:space="preserve"> </w:t>
      </w:r>
      <w:r w:rsidR="00255C1C">
        <w:rPr>
          <w:color w:val="000000"/>
        </w:rPr>
        <w:t xml:space="preserve">rendelkezésre álló </w:t>
      </w:r>
      <w:r w:rsidR="00255C1C" w:rsidRPr="002D6B0B">
        <w:t>keretösszeg</w:t>
      </w:r>
      <w:r w:rsidR="0024631F" w:rsidRPr="002D6B0B">
        <w:t xml:space="preserve"> terhére biztosítani.</w:t>
      </w:r>
    </w:p>
    <w:p w14:paraId="507EC802" w14:textId="77777777" w:rsidR="00517975" w:rsidRDefault="00517975" w:rsidP="00FD00BA">
      <w:pPr>
        <w:jc w:val="both"/>
        <w:rPr>
          <w:color w:val="000000"/>
        </w:rPr>
      </w:pPr>
    </w:p>
    <w:p w14:paraId="74AF223C" w14:textId="4D875D06" w:rsidR="0048550C" w:rsidRPr="00255C1C" w:rsidRDefault="00590BAC" w:rsidP="00255C1C">
      <w:pPr>
        <w:jc w:val="both"/>
        <w:rPr>
          <w:color w:val="000000"/>
        </w:rPr>
      </w:pPr>
      <w:r w:rsidRPr="006E5D84">
        <w:rPr>
          <w:color w:val="000000"/>
        </w:rPr>
        <w:t>Az előterjeszt</w:t>
      </w:r>
      <w:r w:rsidR="00FF3F6C" w:rsidRPr="006E5D84">
        <w:rPr>
          <w:color w:val="000000"/>
        </w:rPr>
        <w:t xml:space="preserve">ést a </w:t>
      </w:r>
      <w:r w:rsidR="008C1F41" w:rsidRPr="006E5D84">
        <w:rPr>
          <w:color w:val="000000"/>
        </w:rPr>
        <w:t xml:space="preserve">Humán Bizottság </w:t>
      </w:r>
      <w:r w:rsidR="00805CCC" w:rsidRPr="006E5D84">
        <w:rPr>
          <w:color w:val="000000"/>
        </w:rPr>
        <w:t>véleményez</w:t>
      </w:r>
      <w:r w:rsidR="0048550C" w:rsidRPr="006E5D84">
        <w:rPr>
          <w:color w:val="000000"/>
        </w:rPr>
        <w:t>i,</w:t>
      </w:r>
      <w:r w:rsidR="0048550C" w:rsidRPr="006E5D84">
        <w:t xml:space="preserve"> vélemény</w:t>
      </w:r>
      <w:r w:rsidR="00047C22" w:rsidRPr="006E5D84">
        <w:t>e</w:t>
      </w:r>
      <w:r w:rsidR="0048550C" w:rsidRPr="006E5D84">
        <w:t xml:space="preserve"> – jegyzőkönyvi kivonat formájában – a Képviselő-testület ülésén, helyben osztott anyagként kerül ismertetésre.</w:t>
      </w:r>
    </w:p>
    <w:p w14:paraId="7DC14DA8" w14:textId="77777777" w:rsidR="00590BAC" w:rsidRPr="006E5D84" w:rsidRDefault="0048550C" w:rsidP="00FD00BA">
      <w:pPr>
        <w:jc w:val="both"/>
        <w:rPr>
          <w:color w:val="000000"/>
        </w:rPr>
      </w:pPr>
      <w:r w:rsidRPr="006E5D84">
        <w:rPr>
          <w:color w:val="000000"/>
        </w:rPr>
        <w:t xml:space="preserve"> </w:t>
      </w:r>
    </w:p>
    <w:p w14:paraId="26748893" w14:textId="77777777" w:rsidR="0024631F" w:rsidRPr="002D6B0B" w:rsidRDefault="0024631F" w:rsidP="0024631F">
      <w:pPr>
        <w:pStyle w:val="Szvegtrzs"/>
        <w:tabs>
          <w:tab w:val="left" w:pos="993"/>
          <w:tab w:val="center" w:pos="6237"/>
        </w:tabs>
      </w:pPr>
      <w:r w:rsidRPr="002D6B0B">
        <w:t>A döntéshozatal</w:t>
      </w:r>
      <w:r w:rsidRPr="002D6B0B">
        <w:rPr>
          <w:i/>
        </w:rPr>
        <w:t xml:space="preserve"> Magyarország helyi önkormányzatairól szóló 2011. évi CLXXXIX. törvény (Mötv.) </w:t>
      </w:r>
      <w:r w:rsidRPr="002D6B0B">
        <w:t xml:space="preserve">46. § (1) bekezdése alapján, a (2) bekezdésben foglaltakra figyelemmel </w:t>
      </w:r>
      <w:r w:rsidRPr="002D6B0B">
        <w:rPr>
          <w:b/>
        </w:rPr>
        <w:t>nyilvános</w:t>
      </w:r>
      <w:r w:rsidRPr="002D6B0B">
        <w:t xml:space="preserve"> ülés keretében, az 50. § rendelkezései alapján - figyelemmel a KT. SzMSz 59. § 3. pontjára - </w:t>
      </w:r>
      <w:r w:rsidRPr="002D6B0B">
        <w:rPr>
          <w:b/>
        </w:rPr>
        <w:t xml:space="preserve">egyszerű többségű </w:t>
      </w:r>
      <w:r w:rsidRPr="002D6B0B">
        <w:t>szavazati arányt igényel.</w:t>
      </w:r>
    </w:p>
    <w:p w14:paraId="06A86FE9" w14:textId="77777777" w:rsidR="00FC0EE6" w:rsidRPr="006E5D84" w:rsidRDefault="00FC0EE6" w:rsidP="005F0D41">
      <w:pPr>
        <w:pStyle w:val="Szvegtrzs"/>
        <w:tabs>
          <w:tab w:val="clear" w:pos="3119"/>
          <w:tab w:val="left" w:pos="993"/>
          <w:tab w:val="center" w:pos="6237"/>
        </w:tabs>
        <w:rPr>
          <w:color w:val="000000"/>
          <w:szCs w:val="24"/>
        </w:rPr>
      </w:pPr>
    </w:p>
    <w:p w14:paraId="06DA0175" w14:textId="512F6711" w:rsidR="008656CC" w:rsidRPr="006E5D84" w:rsidRDefault="00315725" w:rsidP="00AB70B6">
      <w:pPr>
        <w:pStyle w:val="Szvegtrzs"/>
        <w:tabs>
          <w:tab w:val="clear" w:pos="3119"/>
          <w:tab w:val="left" w:pos="993"/>
          <w:tab w:val="center" w:pos="6237"/>
        </w:tabs>
        <w:rPr>
          <w:color w:val="000000"/>
          <w:szCs w:val="24"/>
        </w:rPr>
      </w:pPr>
      <w:r w:rsidRPr="006E5D84">
        <w:rPr>
          <w:color w:val="000000"/>
          <w:szCs w:val="24"/>
        </w:rPr>
        <w:t xml:space="preserve">Cegléd, </w:t>
      </w:r>
      <w:r w:rsidR="00255C1C">
        <w:rPr>
          <w:szCs w:val="24"/>
        </w:rPr>
        <w:t>2026. április 14.</w:t>
      </w:r>
    </w:p>
    <w:p w14:paraId="7476A7BD" w14:textId="79367BC9" w:rsidR="00284C55" w:rsidRDefault="00284C55" w:rsidP="00047C22">
      <w:pPr>
        <w:tabs>
          <w:tab w:val="center" w:pos="6804"/>
        </w:tabs>
      </w:pPr>
    </w:p>
    <w:p w14:paraId="3A37BD4A" w14:textId="77777777" w:rsidR="00255C1C" w:rsidRPr="006E5D84" w:rsidRDefault="00255C1C" w:rsidP="00047C22">
      <w:pPr>
        <w:tabs>
          <w:tab w:val="center" w:pos="6804"/>
        </w:tabs>
      </w:pPr>
    </w:p>
    <w:p w14:paraId="070DED62" w14:textId="77777777" w:rsidR="004A127C" w:rsidRPr="006E5D84" w:rsidRDefault="00B85446" w:rsidP="00284C55">
      <w:pPr>
        <w:ind w:left="5670"/>
        <w:jc w:val="center"/>
        <w:rPr>
          <w:b/>
          <w:spacing w:val="14"/>
        </w:rPr>
      </w:pPr>
      <w:r w:rsidRPr="006E5D84">
        <w:rPr>
          <w:b/>
          <w:spacing w:val="14"/>
        </w:rPr>
        <w:t>D</w:t>
      </w:r>
      <w:r w:rsidR="00590BAC" w:rsidRPr="006E5D84">
        <w:rPr>
          <w:b/>
          <w:spacing w:val="14"/>
        </w:rPr>
        <w:t>r. Csáky András</w:t>
      </w:r>
    </w:p>
    <w:p w14:paraId="3C58757C" w14:textId="7E6444D4" w:rsidR="00284C55" w:rsidRPr="006E5D84" w:rsidRDefault="00590BAC" w:rsidP="006276A1">
      <w:pPr>
        <w:ind w:left="5670" w:right="458"/>
        <w:jc w:val="center"/>
      </w:pPr>
      <w:r w:rsidRPr="006E5D84">
        <w:t>polgármester</w:t>
      </w:r>
    </w:p>
    <w:p w14:paraId="289FE852" w14:textId="67B168CE" w:rsidR="00255C1C" w:rsidRDefault="00255C1C">
      <w:pPr>
        <w:rPr>
          <w:b/>
          <w:color w:val="000000"/>
          <w:u w:val="single"/>
        </w:rPr>
      </w:pPr>
      <w:r>
        <w:rPr>
          <w:b/>
          <w:color w:val="000000"/>
          <w:u w:val="single"/>
        </w:rPr>
        <w:br w:type="page"/>
      </w:r>
    </w:p>
    <w:p w14:paraId="19A05634" w14:textId="77777777" w:rsidR="006276A1" w:rsidRPr="002D6B0B" w:rsidRDefault="006276A1" w:rsidP="00047C22">
      <w:pPr>
        <w:jc w:val="center"/>
        <w:rPr>
          <w:b/>
        </w:rPr>
      </w:pPr>
      <w:r w:rsidRPr="002D6B0B">
        <w:rPr>
          <w:b/>
        </w:rPr>
        <w:lastRenderedPageBreak/>
        <w:t>HATÁROZATI JAVASLAT</w:t>
      </w:r>
    </w:p>
    <w:p w14:paraId="3717B626" w14:textId="77777777" w:rsidR="00DD1A36" w:rsidRPr="002D6B0B" w:rsidRDefault="006276A1" w:rsidP="006276A1">
      <w:pPr>
        <w:widowControl w:val="0"/>
        <w:spacing w:before="100" w:beforeAutospacing="1" w:after="100" w:afterAutospacing="1"/>
        <w:jc w:val="both"/>
      </w:pPr>
      <w:r w:rsidRPr="002D6B0B">
        <w:t xml:space="preserve">Cegléd Város Önkormányzatának Képviselő-testülete </w:t>
      </w:r>
    </w:p>
    <w:p w14:paraId="7F5517E6" w14:textId="5CEE2E32" w:rsidR="00313858" w:rsidRPr="002D6B0B" w:rsidRDefault="00313858" w:rsidP="00313858">
      <w:pPr>
        <w:pStyle w:val="Listaszerbekezds"/>
        <w:numPr>
          <w:ilvl w:val="0"/>
          <w:numId w:val="32"/>
        </w:numPr>
        <w:jc w:val="both"/>
      </w:pPr>
      <w:r w:rsidRPr="002D6B0B">
        <w:t>Támogatja Kőházi Ádám városi sportkoordinátor 2026. május 18. és 2026. május 19. közötti hollandiai szakmai tanulmányúton való részvételé</w:t>
      </w:r>
      <w:r w:rsidR="00534F1D">
        <w:t>t</w:t>
      </w:r>
      <w:r w:rsidRPr="002D6B0B">
        <w:t>.</w:t>
      </w:r>
    </w:p>
    <w:p w14:paraId="4712630A" w14:textId="77777777" w:rsidR="00D8680B" w:rsidRPr="002D6B0B" w:rsidRDefault="00D8680B" w:rsidP="00D8680B">
      <w:pPr>
        <w:pStyle w:val="Listaszerbekezds"/>
        <w:jc w:val="both"/>
      </w:pPr>
    </w:p>
    <w:p w14:paraId="3587C569" w14:textId="5F28160A" w:rsidR="00255C1C" w:rsidRPr="002D6B0B" w:rsidRDefault="0024631F" w:rsidP="00D8680B">
      <w:pPr>
        <w:pStyle w:val="Listaszerbekezds"/>
        <w:numPr>
          <w:ilvl w:val="0"/>
          <w:numId w:val="32"/>
        </w:numPr>
        <w:jc w:val="both"/>
      </w:pPr>
      <w:r w:rsidRPr="002D6B0B">
        <w:t>Kötelezettséget vállal arra, hogy a</w:t>
      </w:r>
      <w:r w:rsidR="008679E1" w:rsidRPr="002D6B0B">
        <w:t xml:space="preserve">z 1. pontban hivatkozott </w:t>
      </w:r>
      <w:r w:rsidR="00313858" w:rsidRPr="002D6B0B">
        <w:t>tanulmányút költségeihez</w:t>
      </w:r>
      <w:r w:rsidR="008679E1" w:rsidRPr="002D6B0B">
        <w:t xml:space="preserve"> 250.000 Ft </w:t>
      </w:r>
      <w:r w:rsidR="00885289" w:rsidRPr="002D6B0B">
        <w:t xml:space="preserve">vissza nem térítendő </w:t>
      </w:r>
      <w:r w:rsidR="008679E1" w:rsidRPr="002D6B0B">
        <w:t xml:space="preserve">támogatást biztosít </w:t>
      </w:r>
      <w:r w:rsidR="00313858" w:rsidRPr="002D6B0B">
        <w:t xml:space="preserve">Cegléd Város Önkormányzatának </w:t>
      </w:r>
      <w:r w:rsidR="008679E1" w:rsidRPr="002D6B0B">
        <w:t xml:space="preserve">2026. évi </w:t>
      </w:r>
      <w:r w:rsidRPr="002D6B0B">
        <w:t>költségvetés</w:t>
      </w:r>
      <w:r w:rsidR="00313858" w:rsidRPr="002D6B0B">
        <w:t>éről szóló rendeletében meghatározott</w:t>
      </w:r>
      <w:r w:rsidRPr="002D6B0B">
        <w:t xml:space="preserve"> </w:t>
      </w:r>
      <w:r w:rsidR="00313858" w:rsidRPr="002D6B0B">
        <w:t xml:space="preserve">„Sportcélú támogatások 2026. évi keret” </w:t>
      </w:r>
      <w:r w:rsidR="008679E1" w:rsidRPr="002D6B0B">
        <w:t>előirányzaton rendelk</w:t>
      </w:r>
      <w:r w:rsidR="00D8680B" w:rsidRPr="002D6B0B">
        <w:t>e</w:t>
      </w:r>
      <w:r w:rsidR="008679E1" w:rsidRPr="002D6B0B">
        <w:t>zésre álló forrás</w:t>
      </w:r>
      <w:r w:rsidR="00313858" w:rsidRPr="002D6B0B">
        <w:t xml:space="preserve"> terhére. </w:t>
      </w:r>
    </w:p>
    <w:p w14:paraId="154A1527" w14:textId="77777777" w:rsidR="00313858" w:rsidRPr="002D6B0B" w:rsidRDefault="00313858" w:rsidP="00313858">
      <w:pPr>
        <w:pStyle w:val="Listaszerbekezds"/>
      </w:pPr>
    </w:p>
    <w:p w14:paraId="48663D4A" w14:textId="42028143" w:rsidR="00313858" w:rsidRPr="002D6B0B" w:rsidRDefault="00313858" w:rsidP="00D8680B">
      <w:pPr>
        <w:pStyle w:val="Listaszerbekezds"/>
        <w:numPr>
          <w:ilvl w:val="0"/>
          <w:numId w:val="32"/>
        </w:numPr>
        <w:jc w:val="both"/>
      </w:pPr>
      <w:r w:rsidRPr="002D6B0B">
        <w:t>Felhatalmazza a polgármestert a Támogatási szerződés aláírására.</w:t>
      </w:r>
    </w:p>
    <w:p w14:paraId="3CD683C1" w14:textId="77777777" w:rsidR="00DD1A36" w:rsidRPr="002D6B0B" w:rsidRDefault="00DD1A36" w:rsidP="004F5152">
      <w:pPr>
        <w:jc w:val="both"/>
      </w:pPr>
    </w:p>
    <w:p w14:paraId="0C89589C" w14:textId="3130C875" w:rsidR="00A354C2" w:rsidRPr="002D6B0B" w:rsidRDefault="00885FE6" w:rsidP="00D8680B">
      <w:pPr>
        <w:pStyle w:val="Listaszerbekezds"/>
        <w:numPr>
          <w:ilvl w:val="0"/>
          <w:numId w:val="32"/>
        </w:numPr>
        <w:jc w:val="both"/>
      </w:pPr>
      <w:r w:rsidRPr="002D6B0B">
        <w:t>Utasít</w:t>
      </w:r>
      <w:r w:rsidR="008C6B78" w:rsidRPr="002D6B0B">
        <w:t>ja</w:t>
      </w:r>
      <w:r w:rsidR="00234FD9" w:rsidRPr="002D6B0B">
        <w:t xml:space="preserve"> a </w:t>
      </w:r>
      <w:r w:rsidR="003D4D95" w:rsidRPr="002D6B0B">
        <w:t xml:space="preserve">Ceglédi Közös Önkormányzati </w:t>
      </w:r>
      <w:r w:rsidR="00DD1A36" w:rsidRPr="002D6B0B">
        <w:t>Hivatalt</w:t>
      </w:r>
      <w:r w:rsidR="00234FD9" w:rsidRPr="002D6B0B">
        <w:t xml:space="preserve"> </w:t>
      </w:r>
      <w:r w:rsidR="00313858" w:rsidRPr="002D6B0B">
        <w:t>a szükséges intézkedések megtételére.</w:t>
      </w:r>
    </w:p>
    <w:p w14:paraId="0C1915D1" w14:textId="77777777" w:rsidR="00DD1A36" w:rsidRPr="006E5D84" w:rsidRDefault="00DD1A36" w:rsidP="004670CE">
      <w:pPr>
        <w:pStyle w:val="llb"/>
        <w:tabs>
          <w:tab w:val="clear" w:pos="4536"/>
          <w:tab w:val="clear" w:pos="9072"/>
        </w:tabs>
        <w:jc w:val="both"/>
        <w:rPr>
          <w:szCs w:val="24"/>
          <w:u w:val="single"/>
        </w:rPr>
      </w:pPr>
    </w:p>
    <w:p w14:paraId="3966AECB" w14:textId="77777777" w:rsidR="00B1657B" w:rsidRPr="006E5D84" w:rsidRDefault="00B1657B" w:rsidP="004670CE">
      <w:pPr>
        <w:pStyle w:val="llb"/>
        <w:tabs>
          <w:tab w:val="clear" w:pos="4536"/>
          <w:tab w:val="clear" w:pos="9072"/>
        </w:tabs>
        <w:jc w:val="both"/>
        <w:rPr>
          <w:szCs w:val="24"/>
          <w:u w:val="single"/>
        </w:rPr>
      </w:pPr>
    </w:p>
    <w:p w14:paraId="4611443E" w14:textId="1B5F4612" w:rsidR="00234FD9" w:rsidRDefault="00234FD9" w:rsidP="00D8680B">
      <w:pPr>
        <w:pStyle w:val="llb"/>
        <w:tabs>
          <w:tab w:val="clear" w:pos="4536"/>
          <w:tab w:val="clear" w:pos="9072"/>
        </w:tabs>
        <w:ind w:left="5529" w:hanging="5529"/>
        <w:jc w:val="both"/>
        <w:rPr>
          <w:szCs w:val="24"/>
        </w:rPr>
      </w:pPr>
      <w:r w:rsidRPr="006E5D84">
        <w:rPr>
          <w:szCs w:val="24"/>
          <w:u w:val="single"/>
        </w:rPr>
        <w:t>Határidő</w:t>
      </w:r>
      <w:r w:rsidR="00D8680B">
        <w:rPr>
          <w:szCs w:val="24"/>
          <w:u w:val="single"/>
        </w:rPr>
        <w:t xml:space="preserve">: </w:t>
      </w:r>
      <w:r w:rsidR="00D8680B">
        <w:rPr>
          <w:szCs w:val="24"/>
        </w:rPr>
        <w:t xml:space="preserve">azonnal </w:t>
      </w:r>
      <w:r w:rsidR="00D8680B">
        <w:rPr>
          <w:szCs w:val="24"/>
        </w:rPr>
        <w:tab/>
      </w:r>
      <w:r w:rsidR="00AA2671" w:rsidRPr="006E5D84">
        <w:rPr>
          <w:szCs w:val="24"/>
          <w:u w:val="single"/>
        </w:rPr>
        <w:t>Felelős:</w:t>
      </w:r>
      <w:r w:rsidR="00D8680B">
        <w:rPr>
          <w:szCs w:val="24"/>
        </w:rPr>
        <w:t xml:space="preserve"> </w:t>
      </w:r>
      <w:r w:rsidR="00AA2671" w:rsidRPr="006E5D84">
        <w:rPr>
          <w:szCs w:val="24"/>
        </w:rPr>
        <w:t xml:space="preserve">Dr. Csáky András polgármester  </w:t>
      </w:r>
    </w:p>
    <w:p w14:paraId="310FD8E3" w14:textId="480046B8" w:rsidR="00D8680B" w:rsidRDefault="00D8680B" w:rsidP="00D8680B">
      <w:pPr>
        <w:pStyle w:val="llb"/>
        <w:tabs>
          <w:tab w:val="clear" w:pos="4536"/>
          <w:tab w:val="clear" w:pos="9072"/>
        </w:tabs>
        <w:ind w:left="5529" w:hanging="5529"/>
        <w:jc w:val="both"/>
        <w:rPr>
          <w:szCs w:val="24"/>
        </w:rPr>
      </w:pPr>
    </w:p>
    <w:p w14:paraId="4DA5DAE8" w14:textId="77777777" w:rsidR="00D8680B" w:rsidRPr="006E5D84" w:rsidRDefault="00D8680B" w:rsidP="00D8680B">
      <w:pPr>
        <w:pStyle w:val="llb"/>
        <w:tabs>
          <w:tab w:val="clear" w:pos="4536"/>
          <w:tab w:val="clear" w:pos="9072"/>
        </w:tabs>
        <w:ind w:left="5529" w:hanging="5529"/>
        <w:jc w:val="both"/>
        <w:rPr>
          <w:szCs w:val="24"/>
        </w:rPr>
      </w:pPr>
    </w:p>
    <w:p w14:paraId="1F73DC90" w14:textId="77777777" w:rsidR="00234FD9" w:rsidRPr="006E5D84" w:rsidRDefault="00234FD9" w:rsidP="00234FD9">
      <w:pPr>
        <w:tabs>
          <w:tab w:val="left" w:pos="1560"/>
          <w:tab w:val="left" w:pos="5670"/>
        </w:tabs>
        <w:spacing w:line="360" w:lineRule="auto"/>
        <w:rPr>
          <w:u w:val="single"/>
        </w:rPr>
      </w:pPr>
      <w:r w:rsidRPr="006E5D84">
        <w:rPr>
          <w:u w:val="single"/>
        </w:rPr>
        <w:t>A határozatot kapják:</w:t>
      </w:r>
    </w:p>
    <w:p w14:paraId="3AE13237" w14:textId="77777777" w:rsidR="00234FD9" w:rsidRPr="006E5D84" w:rsidRDefault="003D4D95" w:rsidP="00234FD9">
      <w:pPr>
        <w:pStyle w:val="llb"/>
        <w:tabs>
          <w:tab w:val="clear" w:pos="4536"/>
          <w:tab w:val="clear" w:pos="9072"/>
        </w:tabs>
        <w:rPr>
          <w:szCs w:val="24"/>
        </w:rPr>
      </w:pPr>
      <w:r w:rsidRPr="006E5D84">
        <w:rPr>
          <w:szCs w:val="24"/>
        </w:rPr>
        <w:t xml:space="preserve">1. Ügyintéző (Ceglédi KÖH </w:t>
      </w:r>
      <w:r w:rsidR="0066312C" w:rsidRPr="006E5D84">
        <w:rPr>
          <w:szCs w:val="24"/>
        </w:rPr>
        <w:t>Beruházási és Közbiztonsági</w:t>
      </w:r>
      <w:r w:rsidR="008656CC" w:rsidRPr="006E5D84">
        <w:rPr>
          <w:szCs w:val="24"/>
        </w:rPr>
        <w:t xml:space="preserve"> Iroda</w:t>
      </w:r>
      <w:r w:rsidRPr="006E5D84">
        <w:rPr>
          <w:szCs w:val="24"/>
        </w:rPr>
        <w:t>) és általa</w:t>
      </w:r>
    </w:p>
    <w:p w14:paraId="6C5040C5" w14:textId="4EB76A01" w:rsidR="00234FD9" w:rsidRPr="006E5D84" w:rsidRDefault="003D4D95" w:rsidP="00234FD9">
      <w:pPr>
        <w:pStyle w:val="llb"/>
        <w:tabs>
          <w:tab w:val="clear" w:pos="4536"/>
          <w:tab w:val="clear" w:pos="9072"/>
        </w:tabs>
        <w:rPr>
          <w:szCs w:val="24"/>
        </w:rPr>
      </w:pPr>
      <w:r w:rsidRPr="006E5D84">
        <w:rPr>
          <w:szCs w:val="24"/>
        </w:rPr>
        <w:t xml:space="preserve">2. </w:t>
      </w:r>
      <w:r w:rsidR="00D8680B">
        <w:rPr>
          <w:szCs w:val="24"/>
        </w:rPr>
        <w:t>Kérelmező</w:t>
      </w:r>
    </w:p>
    <w:p w14:paraId="5DD1A8C5" w14:textId="1567FA20" w:rsidR="003D4D95" w:rsidRPr="006E5D84" w:rsidRDefault="003D4D95" w:rsidP="00234FD9">
      <w:pPr>
        <w:pStyle w:val="llb"/>
        <w:tabs>
          <w:tab w:val="clear" w:pos="4536"/>
          <w:tab w:val="clear" w:pos="9072"/>
        </w:tabs>
        <w:rPr>
          <w:szCs w:val="24"/>
        </w:rPr>
      </w:pPr>
      <w:r w:rsidRPr="006E5D84">
        <w:rPr>
          <w:szCs w:val="24"/>
        </w:rPr>
        <w:t xml:space="preserve">3. </w:t>
      </w:r>
      <w:r w:rsidR="00D8680B">
        <w:rPr>
          <w:szCs w:val="24"/>
        </w:rPr>
        <w:t>Pénzügyi -iroda</w:t>
      </w:r>
    </w:p>
    <w:p w14:paraId="4F447A49" w14:textId="77777777" w:rsidR="007D5A99" w:rsidRPr="006E5D84" w:rsidRDefault="003D4D95" w:rsidP="008C5AD3">
      <w:pPr>
        <w:tabs>
          <w:tab w:val="left" w:pos="1560"/>
          <w:tab w:val="left" w:pos="5670"/>
        </w:tabs>
        <w:spacing w:line="360" w:lineRule="auto"/>
      </w:pPr>
      <w:r w:rsidRPr="006E5D84">
        <w:t xml:space="preserve">4. </w:t>
      </w:r>
      <w:r w:rsidR="00234FD9" w:rsidRPr="006E5D84">
        <w:t>Irattár</w:t>
      </w:r>
    </w:p>
    <w:p w14:paraId="111431DE" w14:textId="77777777" w:rsidR="008C5AD3" w:rsidRPr="006E5D84" w:rsidRDefault="008C5AD3" w:rsidP="008C5AD3">
      <w:pPr>
        <w:tabs>
          <w:tab w:val="left" w:pos="1560"/>
          <w:tab w:val="left" w:pos="5670"/>
        </w:tabs>
        <w:spacing w:line="360" w:lineRule="auto"/>
      </w:pPr>
    </w:p>
    <w:p w14:paraId="4EC9C1FA" w14:textId="77777777" w:rsidR="006A1AFB" w:rsidRPr="006E5D84" w:rsidRDefault="006A1AFB" w:rsidP="006A1AFB">
      <w:pPr>
        <w:pStyle w:val="llb"/>
        <w:tabs>
          <w:tab w:val="clear" w:pos="4536"/>
          <w:tab w:val="clear" w:pos="9072"/>
        </w:tabs>
        <w:rPr>
          <w:szCs w:val="24"/>
        </w:rPr>
      </w:pPr>
      <w:r w:rsidRPr="006E5D84">
        <w:rPr>
          <w:szCs w:val="24"/>
        </w:rPr>
        <w:t xml:space="preserve">Az előterjesztést láttam: </w:t>
      </w:r>
    </w:p>
    <w:p w14:paraId="2D2373BB" w14:textId="77777777" w:rsidR="006A1AFB" w:rsidRPr="006E5D84" w:rsidRDefault="006A1AFB" w:rsidP="006A1AFB">
      <w:pPr>
        <w:pStyle w:val="llb"/>
        <w:tabs>
          <w:tab w:val="clear" w:pos="4536"/>
          <w:tab w:val="clear" w:pos="9072"/>
        </w:tabs>
        <w:rPr>
          <w:szCs w:val="24"/>
        </w:rPr>
      </w:pPr>
    </w:p>
    <w:p w14:paraId="441B9397" w14:textId="77777777" w:rsidR="006A1AFB" w:rsidRPr="006E5D84" w:rsidRDefault="006A1AFB" w:rsidP="006A1AFB">
      <w:pPr>
        <w:pStyle w:val="llb"/>
        <w:tabs>
          <w:tab w:val="clear" w:pos="4536"/>
          <w:tab w:val="clear" w:pos="9072"/>
        </w:tabs>
        <w:rPr>
          <w:szCs w:val="24"/>
        </w:rPr>
      </w:pPr>
    </w:p>
    <w:p w14:paraId="70F9ECB5" w14:textId="77777777" w:rsidR="006A1AFB" w:rsidRPr="006E5D84" w:rsidRDefault="006A1AFB" w:rsidP="006A1AFB">
      <w:pPr>
        <w:pStyle w:val="llb"/>
        <w:tabs>
          <w:tab w:val="clear" w:pos="4536"/>
          <w:tab w:val="clear" w:pos="9072"/>
        </w:tabs>
        <w:rPr>
          <w:szCs w:val="24"/>
        </w:rPr>
      </w:pPr>
    </w:p>
    <w:p w14:paraId="3EFAC853" w14:textId="77777777" w:rsidR="006A1AFB" w:rsidRPr="006E5D84" w:rsidRDefault="006A1AFB" w:rsidP="006A1AFB">
      <w:pPr>
        <w:pStyle w:val="llb"/>
        <w:tabs>
          <w:tab w:val="clear" w:pos="4536"/>
          <w:tab w:val="clear" w:pos="9072"/>
          <w:tab w:val="center" w:pos="1800"/>
        </w:tabs>
        <w:rPr>
          <w:szCs w:val="24"/>
        </w:rPr>
      </w:pPr>
      <w:r w:rsidRPr="006E5D84">
        <w:rPr>
          <w:szCs w:val="24"/>
        </w:rPr>
        <w:tab/>
        <w:t>Dr. Diósgyőri Gitta</w:t>
      </w:r>
    </w:p>
    <w:p w14:paraId="35E3F9A3" w14:textId="77777777" w:rsidR="006A1AFB" w:rsidRPr="006E5D84" w:rsidRDefault="006A1AFB" w:rsidP="006A1AFB">
      <w:pPr>
        <w:pStyle w:val="llb"/>
        <w:tabs>
          <w:tab w:val="clear" w:pos="4536"/>
          <w:tab w:val="clear" w:pos="9072"/>
          <w:tab w:val="center" w:pos="1800"/>
          <w:tab w:val="left" w:pos="6300"/>
        </w:tabs>
        <w:rPr>
          <w:szCs w:val="24"/>
        </w:rPr>
      </w:pPr>
      <w:r w:rsidRPr="006E5D84">
        <w:rPr>
          <w:szCs w:val="24"/>
        </w:rPr>
        <w:tab/>
        <w:t>címzetes főjegyző</w:t>
      </w:r>
    </w:p>
    <w:p w14:paraId="05ECA1C2" w14:textId="77777777" w:rsidR="006A1AFB" w:rsidRPr="006E5D84" w:rsidRDefault="006A1AFB" w:rsidP="008C5AD3">
      <w:pPr>
        <w:tabs>
          <w:tab w:val="left" w:pos="1560"/>
          <w:tab w:val="left" w:pos="5670"/>
        </w:tabs>
        <w:spacing w:line="360" w:lineRule="auto"/>
      </w:pPr>
    </w:p>
    <w:p w14:paraId="62064426" w14:textId="77777777" w:rsidR="00B1657B" w:rsidRPr="006E5D84" w:rsidRDefault="00B1657B">
      <w:r w:rsidRPr="006E5D84">
        <w:br w:type="page"/>
      </w:r>
    </w:p>
    <w:p w14:paraId="25715A3F" w14:textId="77777777" w:rsidR="00B02B78" w:rsidRPr="006E5D84" w:rsidRDefault="00B02B78" w:rsidP="008C5AD3">
      <w:pPr>
        <w:tabs>
          <w:tab w:val="left" w:pos="1560"/>
          <w:tab w:val="left" w:pos="5670"/>
        </w:tabs>
        <w:spacing w:line="360" w:lineRule="auto"/>
        <w:sectPr w:rsidR="00B02B78" w:rsidRPr="006E5D84" w:rsidSect="008C5AD3">
          <w:footerReference w:type="default" r:id="rId9"/>
          <w:footerReference w:type="first" r:id="rId10"/>
          <w:pgSz w:w="11907" w:h="16840"/>
          <w:pgMar w:top="1134" w:right="1134" w:bottom="567" w:left="1134" w:header="708" w:footer="708" w:gutter="0"/>
          <w:pgNumType w:start="1"/>
          <w:cols w:space="708"/>
          <w:titlePg/>
          <w:docGrid w:linePitch="326"/>
        </w:sectPr>
      </w:pPr>
    </w:p>
    <w:p w14:paraId="492B7F7F" w14:textId="0053F308" w:rsidR="00A565BA" w:rsidRPr="006E5D84" w:rsidRDefault="00D8680B" w:rsidP="00D8680B">
      <w:pPr>
        <w:spacing w:line="360" w:lineRule="auto"/>
        <w:rPr>
          <w:sz w:val="22"/>
          <w:szCs w:val="22"/>
        </w:rPr>
      </w:pPr>
      <w:r w:rsidRPr="00D8680B">
        <w:rPr>
          <w:noProof/>
          <w:sz w:val="22"/>
          <w:szCs w:val="22"/>
        </w:rPr>
        <w:lastRenderedPageBreak/>
        <w:drawing>
          <wp:inline distT="0" distB="0" distL="0" distR="0" wp14:anchorId="2F9F3028" wp14:editId="43D95571">
            <wp:extent cx="6120765" cy="8724900"/>
            <wp:effectExtent l="0" t="0" r="0" b="0"/>
            <wp:docPr id="4" name="Kép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8724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A565BA" w:rsidRPr="006E5D84" w:rsidSect="008C5AD3">
      <w:footerReference w:type="default" r:id="rId12"/>
      <w:type w:val="continuous"/>
      <w:pgSz w:w="11907" w:h="16840"/>
      <w:pgMar w:top="1134" w:right="1134" w:bottom="567" w:left="1134" w:header="708" w:footer="70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2A8DBF9" w14:textId="77777777" w:rsidR="00FF58C4" w:rsidRDefault="00FF58C4">
      <w:r>
        <w:separator/>
      </w:r>
    </w:p>
  </w:endnote>
  <w:endnote w:type="continuationSeparator" w:id="0">
    <w:p w14:paraId="430CF313" w14:textId="77777777" w:rsidR="00FF58C4" w:rsidRDefault="00FF58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-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2E2097" w14:textId="77777777" w:rsidR="008C5AD3" w:rsidRDefault="008C5AD3" w:rsidP="008C5AD3">
    <w:pPr>
      <w:pStyle w:val="llb"/>
      <w:jc w:val="right"/>
    </w:pPr>
    <w:r>
      <w:t>2/2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7FCD0C" w14:textId="77777777" w:rsidR="008C5AD3" w:rsidRDefault="008C5AD3" w:rsidP="008C5AD3">
    <w:pPr>
      <w:pStyle w:val="llb"/>
      <w:jc w:val="right"/>
    </w:pPr>
    <w:r>
      <w:t>1/2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CA4410" w14:textId="77777777" w:rsidR="008C5AD3" w:rsidRPr="008C5AD3" w:rsidRDefault="008C5AD3" w:rsidP="008C5AD3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0BE4FE" w14:textId="77777777" w:rsidR="00FF58C4" w:rsidRDefault="00FF58C4">
      <w:r>
        <w:separator/>
      </w:r>
    </w:p>
  </w:footnote>
  <w:footnote w:type="continuationSeparator" w:id="0">
    <w:p w14:paraId="5AA381FF" w14:textId="77777777" w:rsidR="00FF58C4" w:rsidRDefault="00FF58C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8BA4AA8A"/>
    <w:lvl w:ilvl="0">
      <w:numFmt w:val="bullet"/>
      <w:lvlText w:val="*"/>
      <w:lvlJc w:val="left"/>
    </w:lvl>
  </w:abstractNum>
  <w:abstractNum w:abstractNumId="1" w15:restartNumberingAfterBreak="0">
    <w:nsid w:val="0A2017C2"/>
    <w:multiLevelType w:val="hybridMultilevel"/>
    <w:tmpl w:val="5A82C5A2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EF143C"/>
    <w:multiLevelType w:val="hybridMultilevel"/>
    <w:tmpl w:val="EC5AEF82"/>
    <w:lvl w:ilvl="0" w:tplc="ED88F890"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0E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 w15:restartNumberingAfterBreak="0">
    <w:nsid w:val="0FCD5B9E"/>
    <w:multiLevelType w:val="hybridMultilevel"/>
    <w:tmpl w:val="99D4D2D8"/>
    <w:lvl w:ilvl="0" w:tplc="7A3846C6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4B2771"/>
    <w:multiLevelType w:val="hybridMultilevel"/>
    <w:tmpl w:val="F6A00CA6"/>
    <w:lvl w:ilvl="0" w:tplc="B636E136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3C1EF7"/>
    <w:multiLevelType w:val="hybridMultilevel"/>
    <w:tmpl w:val="32402D86"/>
    <w:lvl w:ilvl="0" w:tplc="FB021C98">
      <w:start w:val="1"/>
      <w:numFmt w:val="decimal"/>
      <w:lvlText w:val="%1.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C08147D"/>
    <w:multiLevelType w:val="hybridMultilevel"/>
    <w:tmpl w:val="D57210B6"/>
    <w:lvl w:ilvl="0" w:tplc="A0DEEDC2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160" w:hanging="360"/>
      </w:pPr>
    </w:lvl>
    <w:lvl w:ilvl="2" w:tplc="040E001B" w:tentative="1">
      <w:start w:val="1"/>
      <w:numFmt w:val="lowerRoman"/>
      <w:lvlText w:val="%3."/>
      <w:lvlJc w:val="right"/>
      <w:pPr>
        <w:ind w:left="2880" w:hanging="180"/>
      </w:pPr>
    </w:lvl>
    <w:lvl w:ilvl="3" w:tplc="040E000F" w:tentative="1">
      <w:start w:val="1"/>
      <w:numFmt w:val="decimal"/>
      <w:lvlText w:val="%4."/>
      <w:lvlJc w:val="left"/>
      <w:pPr>
        <w:ind w:left="3600" w:hanging="360"/>
      </w:pPr>
    </w:lvl>
    <w:lvl w:ilvl="4" w:tplc="040E0019" w:tentative="1">
      <w:start w:val="1"/>
      <w:numFmt w:val="lowerLetter"/>
      <w:lvlText w:val="%5."/>
      <w:lvlJc w:val="left"/>
      <w:pPr>
        <w:ind w:left="4320" w:hanging="360"/>
      </w:pPr>
    </w:lvl>
    <w:lvl w:ilvl="5" w:tplc="040E001B" w:tentative="1">
      <w:start w:val="1"/>
      <w:numFmt w:val="lowerRoman"/>
      <w:lvlText w:val="%6."/>
      <w:lvlJc w:val="right"/>
      <w:pPr>
        <w:ind w:left="5040" w:hanging="180"/>
      </w:pPr>
    </w:lvl>
    <w:lvl w:ilvl="6" w:tplc="040E000F" w:tentative="1">
      <w:start w:val="1"/>
      <w:numFmt w:val="decimal"/>
      <w:lvlText w:val="%7."/>
      <w:lvlJc w:val="left"/>
      <w:pPr>
        <w:ind w:left="5760" w:hanging="360"/>
      </w:pPr>
    </w:lvl>
    <w:lvl w:ilvl="7" w:tplc="040E0019" w:tentative="1">
      <w:start w:val="1"/>
      <w:numFmt w:val="lowerLetter"/>
      <w:lvlText w:val="%8."/>
      <w:lvlJc w:val="left"/>
      <w:pPr>
        <w:ind w:left="6480" w:hanging="360"/>
      </w:pPr>
    </w:lvl>
    <w:lvl w:ilvl="8" w:tplc="040E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1F577F36"/>
    <w:multiLevelType w:val="hybridMultilevel"/>
    <w:tmpl w:val="437E86E8"/>
    <w:lvl w:ilvl="0" w:tplc="040E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855124"/>
    <w:multiLevelType w:val="hybridMultilevel"/>
    <w:tmpl w:val="3A08A14A"/>
    <w:lvl w:ilvl="0" w:tplc="040E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0E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9" w15:restartNumberingAfterBreak="0">
    <w:nsid w:val="262F0D56"/>
    <w:multiLevelType w:val="hybridMultilevel"/>
    <w:tmpl w:val="7F3230AC"/>
    <w:lvl w:ilvl="0" w:tplc="5F549E3E">
      <w:start w:val="1"/>
      <w:numFmt w:val="decimal"/>
      <w:lvlText w:val="%1.)"/>
      <w:lvlJc w:val="left"/>
      <w:pPr>
        <w:tabs>
          <w:tab w:val="num" w:pos="567"/>
        </w:tabs>
        <w:ind w:left="0" w:firstLine="25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89E711F"/>
    <w:multiLevelType w:val="hybridMultilevel"/>
    <w:tmpl w:val="F018487E"/>
    <w:lvl w:ilvl="0" w:tplc="040E000F">
      <w:start w:val="1"/>
      <w:numFmt w:val="decimal"/>
      <w:lvlText w:val="%1."/>
      <w:lvlJc w:val="left"/>
      <w:pPr>
        <w:ind w:left="1440" w:hanging="360"/>
      </w:pPr>
    </w:lvl>
    <w:lvl w:ilvl="1" w:tplc="040E0019" w:tentative="1">
      <w:start w:val="1"/>
      <w:numFmt w:val="lowerLetter"/>
      <w:lvlText w:val="%2."/>
      <w:lvlJc w:val="left"/>
      <w:pPr>
        <w:ind w:left="2160" w:hanging="360"/>
      </w:pPr>
    </w:lvl>
    <w:lvl w:ilvl="2" w:tplc="040E001B" w:tentative="1">
      <w:start w:val="1"/>
      <w:numFmt w:val="lowerRoman"/>
      <w:lvlText w:val="%3."/>
      <w:lvlJc w:val="right"/>
      <w:pPr>
        <w:ind w:left="2880" w:hanging="180"/>
      </w:pPr>
    </w:lvl>
    <w:lvl w:ilvl="3" w:tplc="040E000F" w:tentative="1">
      <w:start w:val="1"/>
      <w:numFmt w:val="decimal"/>
      <w:lvlText w:val="%4."/>
      <w:lvlJc w:val="left"/>
      <w:pPr>
        <w:ind w:left="3600" w:hanging="360"/>
      </w:pPr>
    </w:lvl>
    <w:lvl w:ilvl="4" w:tplc="040E0019" w:tentative="1">
      <w:start w:val="1"/>
      <w:numFmt w:val="lowerLetter"/>
      <w:lvlText w:val="%5."/>
      <w:lvlJc w:val="left"/>
      <w:pPr>
        <w:ind w:left="4320" w:hanging="360"/>
      </w:pPr>
    </w:lvl>
    <w:lvl w:ilvl="5" w:tplc="040E001B" w:tentative="1">
      <w:start w:val="1"/>
      <w:numFmt w:val="lowerRoman"/>
      <w:lvlText w:val="%6."/>
      <w:lvlJc w:val="right"/>
      <w:pPr>
        <w:ind w:left="5040" w:hanging="180"/>
      </w:pPr>
    </w:lvl>
    <w:lvl w:ilvl="6" w:tplc="040E000F" w:tentative="1">
      <w:start w:val="1"/>
      <w:numFmt w:val="decimal"/>
      <w:lvlText w:val="%7."/>
      <w:lvlJc w:val="left"/>
      <w:pPr>
        <w:ind w:left="5760" w:hanging="360"/>
      </w:pPr>
    </w:lvl>
    <w:lvl w:ilvl="7" w:tplc="040E0019" w:tentative="1">
      <w:start w:val="1"/>
      <w:numFmt w:val="lowerLetter"/>
      <w:lvlText w:val="%8."/>
      <w:lvlJc w:val="left"/>
      <w:pPr>
        <w:ind w:left="6480" w:hanging="360"/>
      </w:pPr>
    </w:lvl>
    <w:lvl w:ilvl="8" w:tplc="040E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2AA10E9D"/>
    <w:multiLevelType w:val="hybridMultilevel"/>
    <w:tmpl w:val="0A945544"/>
    <w:lvl w:ilvl="0" w:tplc="E264BC9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AA2127"/>
    <w:multiLevelType w:val="hybridMultilevel"/>
    <w:tmpl w:val="55728C6C"/>
    <w:lvl w:ilvl="0" w:tplc="F37683E6">
      <w:start w:val="1"/>
      <w:numFmt w:val="decimal"/>
      <w:lvlText w:val="%1.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4CE7961"/>
    <w:multiLevelType w:val="hybridMultilevel"/>
    <w:tmpl w:val="868C2574"/>
    <w:lvl w:ilvl="0" w:tplc="040E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4" w15:restartNumberingAfterBreak="0">
    <w:nsid w:val="362D1E47"/>
    <w:multiLevelType w:val="hybridMultilevel"/>
    <w:tmpl w:val="9EA498CE"/>
    <w:lvl w:ilvl="0" w:tplc="A4885E9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8DC7D0D"/>
    <w:multiLevelType w:val="hybridMultilevel"/>
    <w:tmpl w:val="B3AAEDCE"/>
    <w:lvl w:ilvl="0" w:tplc="5A12E7A2">
      <w:start w:val="1"/>
      <w:numFmt w:val="decimal"/>
      <w:lvlText w:val="%1.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9B34D43"/>
    <w:multiLevelType w:val="hybridMultilevel"/>
    <w:tmpl w:val="B0589D40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204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1B531C"/>
    <w:multiLevelType w:val="singleLevel"/>
    <w:tmpl w:val="64D49B56"/>
    <w:lvl w:ilvl="0">
      <w:start w:val="1"/>
      <w:numFmt w:val="decimal"/>
      <w:lvlText w:val="%1."/>
      <w:legacy w:legacy="1" w:legacySpace="120" w:legacyIndent="360"/>
      <w:lvlJc w:val="left"/>
      <w:pPr>
        <w:ind w:left="720" w:hanging="360"/>
      </w:pPr>
    </w:lvl>
  </w:abstractNum>
  <w:abstractNum w:abstractNumId="18" w15:restartNumberingAfterBreak="0">
    <w:nsid w:val="44B217C0"/>
    <w:multiLevelType w:val="hybridMultilevel"/>
    <w:tmpl w:val="B6821950"/>
    <w:lvl w:ilvl="0" w:tplc="F37683E6">
      <w:start w:val="2"/>
      <w:numFmt w:val="decimal"/>
      <w:lvlText w:val="%1.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AC94FFE"/>
    <w:multiLevelType w:val="hybridMultilevel"/>
    <w:tmpl w:val="352AE3E6"/>
    <w:lvl w:ilvl="0" w:tplc="8ECA56B6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5944525"/>
    <w:multiLevelType w:val="hybridMultilevel"/>
    <w:tmpl w:val="D72E88B8"/>
    <w:lvl w:ilvl="0" w:tplc="8928604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6C30601"/>
    <w:multiLevelType w:val="hybridMultilevel"/>
    <w:tmpl w:val="C910E08A"/>
    <w:lvl w:ilvl="0" w:tplc="EA4E704A">
      <w:start w:val="53"/>
      <w:numFmt w:val="bullet"/>
      <w:lvlText w:val=""/>
      <w:lvlJc w:val="left"/>
      <w:pPr>
        <w:tabs>
          <w:tab w:val="num" w:pos="1065"/>
        </w:tabs>
        <w:ind w:left="1065" w:hanging="705"/>
      </w:pPr>
      <w:rPr>
        <w:rFonts w:ascii="Wingdings 2" w:eastAsia="Times New Roman" w:hAnsi="Wingdings 2" w:cs="Times New Roman" w:hint="default"/>
        <w:b/>
        <w:sz w:val="48"/>
      </w:rPr>
    </w:lvl>
    <w:lvl w:ilvl="1" w:tplc="040E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7DF2348"/>
    <w:multiLevelType w:val="hybridMultilevel"/>
    <w:tmpl w:val="6B04F7B6"/>
    <w:lvl w:ilvl="0" w:tplc="EA4E704A">
      <w:start w:val="53"/>
      <w:numFmt w:val="bullet"/>
      <w:lvlText w:val=""/>
      <w:lvlJc w:val="left"/>
      <w:pPr>
        <w:tabs>
          <w:tab w:val="num" w:pos="1770"/>
        </w:tabs>
        <w:ind w:left="1770" w:hanging="705"/>
      </w:pPr>
      <w:rPr>
        <w:rFonts w:ascii="Wingdings 2" w:eastAsia="Times New Roman" w:hAnsi="Wingdings 2" w:cs="Times New Roman" w:hint="default"/>
        <w:b/>
        <w:sz w:val="48"/>
      </w:rPr>
    </w:lvl>
    <w:lvl w:ilvl="1" w:tplc="040E0019">
      <w:start w:val="1"/>
      <w:numFmt w:val="lowerLetter"/>
      <w:lvlText w:val="%2."/>
      <w:lvlJc w:val="left"/>
      <w:pPr>
        <w:tabs>
          <w:tab w:val="num" w:pos="2850"/>
        </w:tabs>
        <w:ind w:left="285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3570"/>
        </w:tabs>
        <w:ind w:left="357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4290"/>
        </w:tabs>
        <w:ind w:left="429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5010"/>
        </w:tabs>
        <w:ind w:left="501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5730"/>
        </w:tabs>
        <w:ind w:left="573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6450"/>
        </w:tabs>
        <w:ind w:left="645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7170"/>
        </w:tabs>
        <w:ind w:left="717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7890"/>
        </w:tabs>
        <w:ind w:left="7890" w:hanging="180"/>
      </w:pPr>
    </w:lvl>
  </w:abstractNum>
  <w:abstractNum w:abstractNumId="23" w15:restartNumberingAfterBreak="0">
    <w:nsid w:val="69715868"/>
    <w:multiLevelType w:val="hybridMultilevel"/>
    <w:tmpl w:val="6F36ECE0"/>
    <w:lvl w:ilvl="0" w:tplc="3DECF76E">
      <w:start w:val="1"/>
      <w:numFmt w:val="lowerLetter"/>
      <w:lvlText w:val="%1.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1089988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D0D5A86"/>
    <w:multiLevelType w:val="hybridMultilevel"/>
    <w:tmpl w:val="0E2286C6"/>
    <w:lvl w:ilvl="0" w:tplc="ED88F890"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0E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5" w15:restartNumberingAfterBreak="0">
    <w:nsid w:val="6FBE17B1"/>
    <w:multiLevelType w:val="hybridMultilevel"/>
    <w:tmpl w:val="B3B0DA84"/>
    <w:lvl w:ilvl="0" w:tplc="6D62B984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147426"/>
    <w:multiLevelType w:val="hybridMultilevel"/>
    <w:tmpl w:val="2CD2D4EE"/>
    <w:lvl w:ilvl="0" w:tplc="AC3AA79E">
      <w:start w:val="200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18C45CF"/>
    <w:multiLevelType w:val="hybridMultilevel"/>
    <w:tmpl w:val="7100776C"/>
    <w:lvl w:ilvl="0" w:tplc="F0488EF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1D5A4B40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6E04F4B"/>
    <w:multiLevelType w:val="hybridMultilevel"/>
    <w:tmpl w:val="4DC63710"/>
    <w:lvl w:ilvl="0" w:tplc="ED88F890"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0E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 w15:restartNumberingAfterBreak="0">
    <w:nsid w:val="7CFB0677"/>
    <w:multiLevelType w:val="hybridMultilevel"/>
    <w:tmpl w:val="44BAFDBE"/>
    <w:lvl w:ilvl="0" w:tplc="AC3AA79E">
      <w:start w:val="200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E1B15CD"/>
    <w:multiLevelType w:val="hybridMultilevel"/>
    <w:tmpl w:val="367C8CC2"/>
    <w:lvl w:ilvl="0" w:tplc="1D5A4B4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9"/>
  </w:num>
  <w:num w:numId="3">
    <w:abstractNumId w:val="18"/>
  </w:num>
  <w:num w:numId="4">
    <w:abstractNumId w:val="12"/>
  </w:num>
  <w:num w:numId="5">
    <w:abstractNumId w:val="29"/>
  </w:num>
  <w:num w:numId="6">
    <w:abstractNumId w:val="26"/>
  </w:num>
  <w:num w:numId="7">
    <w:abstractNumId w:val="17"/>
  </w:num>
  <w:num w:numId="8">
    <w:abstractNumId w:val="14"/>
  </w:num>
  <w:num w:numId="9">
    <w:abstractNumId w:val="0"/>
    <w:lvlOverride w:ilvl="0">
      <w:lvl w:ilvl="0">
        <w:numFmt w:val="bullet"/>
        <w:lvlText w:val="-"/>
        <w:legacy w:legacy="1" w:legacySpace="120" w:legacyIndent="360"/>
        <w:lvlJc w:val="left"/>
        <w:pPr>
          <w:ind w:left="786" w:hanging="360"/>
        </w:pPr>
      </w:lvl>
    </w:lvlOverride>
  </w:num>
  <w:num w:numId="10">
    <w:abstractNumId w:val="8"/>
  </w:num>
  <w:num w:numId="11">
    <w:abstractNumId w:val="27"/>
  </w:num>
  <w:num w:numId="12">
    <w:abstractNumId w:val="1"/>
  </w:num>
  <w:num w:numId="13">
    <w:abstractNumId w:val="5"/>
  </w:num>
  <w:num w:numId="14">
    <w:abstractNumId w:val="30"/>
  </w:num>
  <w:num w:numId="15">
    <w:abstractNumId w:val="23"/>
  </w:num>
  <w:num w:numId="16">
    <w:abstractNumId w:val="10"/>
  </w:num>
  <w:num w:numId="1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1"/>
  </w:num>
  <w:num w:numId="19">
    <w:abstractNumId w:val="20"/>
  </w:num>
  <w:num w:numId="20">
    <w:abstractNumId w:val="6"/>
  </w:num>
  <w:num w:numId="21">
    <w:abstractNumId w:val="3"/>
  </w:num>
  <w:num w:numId="22">
    <w:abstractNumId w:val="13"/>
  </w:num>
  <w:num w:numId="23">
    <w:abstractNumId w:val="2"/>
  </w:num>
  <w:num w:numId="24">
    <w:abstractNumId w:val="28"/>
  </w:num>
  <w:num w:numId="25">
    <w:abstractNumId w:val="24"/>
  </w:num>
  <w:num w:numId="26">
    <w:abstractNumId w:val="16"/>
  </w:num>
  <w:num w:numId="27">
    <w:abstractNumId w:val="25"/>
  </w:num>
  <w:num w:numId="28">
    <w:abstractNumId w:val="21"/>
  </w:num>
  <w:num w:numId="29">
    <w:abstractNumId w:val="22"/>
  </w:num>
  <w:num w:numId="30">
    <w:abstractNumId w:val="19"/>
  </w:num>
  <w:num w:numId="31">
    <w:abstractNumId w:val="7"/>
  </w:num>
  <w:num w:numId="3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3564"/>
    <w:rsid w:val="00017C5A"/>
    <w:rsid w:val="00021E86"/>
    <w:rsid w:val="0002359D"/>
    <w:rsid w:val="000315FA"/>
    <w:rsid w:val="00034041"/>
    <w:rsid w:val="000374C6"/>
    <w:rsid w:val="00041D7E"/>
    <w:rsid w:val="000437A2"/>
    <w:rsid w:val="00047C22"/>
    <w:rsid w:val="000608D4"/>
    <w:rsid w:val="00061309"/>
    <w:rsid w:val="00071597"/>
    <w:rsid w:val="00072F49"/>
    <w:rsid w:val="000824F1"/>
    <w:rsid w:val="000864F4"/>
    <w:rsid w:val="0008746D"/>
    <w:rsid w:val="0009163F"/>
    <w:rsid w:val="000A7386"/>
    <w:rsid w:val="000B123A"/>
    <w:rsid w:val="000B44E5"/>
    <w:rsid w:val="000B72BB"/>
    <w:rsid w:val="000C071F"/>
    <w:rsid w:val="000C4423"/>
    <w:rsid w:val="000C4587"/>
    <w:rsid w:val="000C72B2"/>
    <w:rsid w:val="000D22B7"/>
    <w:rsid w:val="000D4254"/>
    <w:rsid w:val="000E4225"/>
    <w:rsid w:val="000F0153"/>
    <w:rsid w:val="00101536"/>
    <w:rsid w:val="001027AD"/>
    <w:rsid w:val="00110F01"/>
    <w:rsid w:val="00121DDF"/>
    <w:rsid w:val="00122AA4"/>
    <w:rsid w:val="00124411"/>
    <w:rsid w:val="00130371"/>
    <w:rsid w:val="0013181F"/>
    <w:rsid w:val="001408D2"/>
    <w:rsid w:val="0014501F"/>
    <w:rsid w:val="001553C0"/>
    <w:rsid w:val="0015754E"/>
    <w:rsid w:val="001663C4"/>
    <w:rsid w:val="00166B3D"/>
    <w:rsid w:val="00167BA2"/>
    <w:rsid w:val="001724C1"/>
    <w:rsid w:val="00176FD7"/>
    <w:rsid w:val="001800FD"/>
    <w:rsid w:val="00181873"/>
    <w:rsid w:val="00184877"/>
    <w:rsid w:val="0018665F"/>
    <w:rsid w:val="00190172"/>
    <w:rsid w:val="00193564"/>
    <w:rsid w:val="00195ECD"/>
    <w:rsid w:val="001A3FA9"/>
    <w:rsid w:val="001A40DF"/>
    <w:rsid w:val="001B0DD5"/>
    <w:rsid w:val="001B282A"/>
    <w:rsid w:val="001B6E92"/>
    <w:rsid w:val="001C199F"/>
    <w:rsid w:val="001C48E5"/>
    <w:rsid w:val="001C6116"/>
    <w:rsid w:val="001C6E5A"/>
    <w:rsid w:val="001D02AB"/>
    <w:rsid w:val="001D2135"/>
    <w:rsid w:val="001D22E2"/>
    <w:rsid w:val="001D7DCF"/>
    <w:rsid w:val="001E62B1"/>
    <w:rsid w:val="001F6946"/>
    <w:rsid w:val="001F7E22"/>
    <w:rsid w:val="00202258"/>
    <w:rsid w:val="00204385"/>
    <w:rsid w:val="002059F2"/>
    <w:rsid w:val="00211BC7"/>
    <w:rsid w:val="002163ED"/>
    <w:rsid w:val="00217A83"/>
    <w:rsid w:val="002216E3"/>
    <w:rsid w:val="002232F1"/>
    <w:rsid w:val="00223D65"/>
    <w:rsid w:val="00224677"/>
    <w:rsid w:val="00231994"/>
    <w:rsid w:val="00231CC9"/>
    <w:rsid w:val="00231D39"/>
    <w:rsid w:val="00234FD9"/>
    <w:rsid w:val="00235489"/>
    <w:rsid w:val="002430E8"/>
    <w:rsid w:val="002434D6"/>
    <w:rsid w:val="00244AC2"/>
    <w:rsid w:val="0024631F"/>
    <w:rsid w:val="00255C1C"/>
    <w:rsid w:val="00260516"/>
    <w:rsid w:val="002643C7"/>
    <w:rsid w:val="00267EC7"/>
    <w:rsid w:val="00275A28"/>
    <w:rsid w:val="002814F0"/>
    <w:rsid w:val="00284C55"/>
    <w:rsid w:val="00287A93"/>
    <w:rsid w:val="002960A6"/>
    <w:rsid w:val="00296C44"/>
    <w:rsid w:val="002974C5"/>
    <w:rsid w:val="002A0563"/>
    <w:rsid w:val="002A062D"/>
    <w:rsid w:val="002A1082"/>
    <w:rsid w:val="002A1DC9"/>
    <w:rsid w:val="002B245E"/>
    <w:rsid w:val="002B2EE3"/>
    <w:rsid w:val="002B5222"/>
    <w:rsid w:val="002B770F"/>
    <w:rsid w:val="002B7A8E"/>
    <w:rsid w:val="002D3B7A"/>
    <w:rsid w:val="002D6B0B"/>
    <w:rsid w:val="002E32F4"/>
    <w:rsid w:val="002E6794"/>
    <w:rsid w:val="002F17AB"/>
    <w:rsid w:val="00304178"/>
    <w:rsid w:val="003120D8"/>
    <w:rsid w:val="00312400"/>
    <w:rsid w:val="00313858"/>
    <w:rsid w:val="00315725"/>
    <w:rsid w:val="00321869"/>
    <w:rsid w:val="00323585"/>
    <w:rsid w:val="0032414A"/>
    <w:rsid w:val="003276F5"/>
    <w:rsid w:val="0033435A"/>
    <w:rsid w:val="003422D2"/>
    <w:rsid w:val="00344EB5"/>
    <w:rsid w:val="00352689"/>
    <w:rsid w:val="0035565C"/>
    <w:rsid w:val="00357E9C"/>
    <w:rsid w:val="003611F4"/>
    <w:rsid w:val="00364586"/>
    <w:rsid w:val="00370B84"/>
    <w:rsid w:val="00371813"/>
    <w:rsid w:val="00371E95"/>
    <w:rsid w:val="003728A5"/>
    <w:rsid w:val="003747D9"/>
    <w:rsid w:val="0037676E"/>
    <w:rsid w:val="00386B1F"/>
    <w:rsid w:val="0039021B"/>
    <w:rsid w:val="00390CD4"/>
    <w:rsid w:val="003944B5"/>
    <w:rsid w:val="0039708C"/>
    <w:rsid w:val="003A2588"/>
    <w:rsid w:val="003A5515"/>
    <w:rsid w:val="003A5EB3"/>
    <w:rsid w:val="003A70E5"/>
    <w:rsid w:val="003B2C7E"/>
    <w:rsid w:val="003B5701"/>
    <w:rsid w:val="003B7CEE"/>
    <w:rsid w:val="003C0ED9"/>
    <w:rsid w:val="003C4A35"/>
    <w:rsid w:val="003C5AF9"/>
    <w:rsid w:val="003D2825"/>
    <w:rsid w:val="003D4BDD"/>
    <w:rsid w:val="003D4D95"/>
    <w:rsid w:val="003E0B29"/>
    <w:rsid w:val="003E7B56"/>
    <w:rsid w:val="003F0EB6"/>
    <w:rsid w:val="003F1255"/>
    <w:rsid w:val="003F275E"/>
    <w:rsid w:val="003F3B3D"/>
    <w:rsid w:val="003F4ECE"/>
    <w:rsid w:val="00401FF2"/>
    <w:rsid w:val="00405B54"/>
    <w:rsid w:val="00407397"/>
    <w:rsid w:val="00410078"/>
    <w:rsid w:val="004237FB"/>
    <w:rsid w:val="004244E1"/>
    <w:rsid w:val="00436ACC"/>
    <w:rsid w:val="0044557B"/>
    <w:rsid w:val="00452212"/>
    <w:rsid w:val="00454A85"/>
    <w:rsid w:val="00457202"/>
    <w:rsid w:val="004626BA"/>
    <w:rsid w:val="004633B7"/>
    <w:rsid w:val="00463C66"/>
    <w:rsid w:val="00465115"/>
    <w:rsid w:val="004670CE"/>
    <w:rsid w:val="00480129"/>
    <w:rsid w:val="004801AA"/>
    <w:rsid w:val="004835E0"/>
    <w:rsid w:val="0048550C"/>
    <w:rsid w:val="00485DA0"/>
    <w:rsid w:val="00493C66"/>
    <w:rsid w:val="004954E6"/>
    <w:rsid w:val="004A127C"/>
    <w:rsid w:val="004A43FD"/>
    <w:rsid w:val="004B0788"/>
    <w:rsid w:val="004B2FAA"/>
    <w:rsid w:val="004D3EB6"/>
    <w:rsid w:val="004D5348"/>
    <w:rsid w:val="004E07EE"/>
    <w:rsid w:val="004E1454"/>
    <w:rsid w:val="004E40B1"/>
    <w:rsid w:val="004E51AF"/>
    <w:rsid w:val="004E6C67"/>
    <w:rsid w:val="004F1216"/>
    <w:rsid w:val="004F5152"/>
    <w:rsid w:val="00502553"/>
    <w:rsid w:val="0050304D"/>
    <w:rsid w:val="00505685"/>
    <w:rsid w:val="00507801"/>
    <w:rsid w:val="00513488"/>
    <w:rsid w:val="00517975"/>
    <w:rsid w:val="005242DD"/>
    <w:rsid w:val="005320C9"/>
    <w:rsid w:val="00534F1D"/>
    <w:rsid w:val="005446D1"/>
    <w:rsid w:val="005538D4"/>
    <w:rsid w:val="00556327"/>
    <w:rsid w:val="00557F18"/>
    <w:rsid w:val="0057668B"/>
    <w:rsid w:val="00581532"/>
    <w:rsid w:val="00582E5E"/>
    <w:rsid w:val="00586162"/>
    <w:rsid w:val="00590AAC"/>
    <w:rsid w:val="00590BAC"/>
    <w:rsid w:val="00591929"/>
    <w:rsid w:val="00591C71"/>
    <w:rsid w:val="005923B6"/>
    <w:rsid w:val="00593615"/>
    <w:rsid w:val="005A3268"/>
    <w:rsid w:val="005A4B82"/>
    <w:rsid w:val="005A72A8"/>
    <w:rsid w:val="005B12B9"/>
    <w:rsid w:val="005B18C0"/>
    <w:rsid w:val="005C3E27"/>
    <w:rsid w:val="005D22A1"/>
    <w:rsid w:val="005D32CF"/>
    <w:rsid w:val="005D3B6A"/>
    <w:rsid w:val="005D4411"/>
    <w:rsid w:val="005D6979"/>
    <w:rsid w:val="005E0049"/>
    <w:rsid w:val="005E3249"/>
    <w:rsid w:val="005F0D41"/>
    <w:rsid w:val="005F266C"/>
    <w:rsid w:val="005F7210"/>
    <w:rsid w:val="005F7B4C"/>
    <w:rsid w:val="00605F4D"/>
    <w:rsid w:val="00613002"/>
    <w:rsid w:val="00613A4A"/>
    <w:rsid w:val="0061503F"/>
    <w:rsid w:val="00615BF9"/>
    <w:rsid w:val="00617BCE"/>
    <w:rsid w:val="00623D45"/>
    <w:rsid w:val="00625089"/>
    <w:rsid w:val="006257A9"/>
    <w:rsid w:val="006276A1"/>
    <w:rsid w:val="00635250"/>
    <w:rsid w:val="00636D1D"/>
    <w:rsid w:val="00646BD4"/>
    <w:rsid w:val="0065056E"/>
    <w:rsid w:val="00652636"/>
    <w:rsid w:val="00657719"/>
    <w:rsid w:val="0066312C"/>
    <w:rsid w:val="00665D01"/>
    <w:rsid w:val="00667C78"/>
    <w:rsid w:val="006728D1"/>
    <w:rsid w:val="0067521F"/>
    <w:rsid w:val="00683435"/>
    <w:rsid w:val="0069717C"/>
    <w:rsid w:val="006A1487"/>
    <w:rsid w:val="006A1AFB"/>
    <w:rsid w:val="006B19F1"/>
    <w:rsid w:val="006B1A0F"/>
    <w:rsid w:val="006B25A4"/>
    <w:rsid w:val="006B56B7"/>
    <w:rsid w:val="006B56D2"/>
    <w:rsid w:val="006B72AE"/>
    <w:rsid w:val="006B7E2B"/>
    <w:rsid w:val="006C2348"/>
    <w:rsid w:val="006C24E4"/>
    <w:rsid w:val="006C536F"/>
    <w:rsid w:val="006C5CD3"/>
    <w:rsid w:val="006C6972"/>
    <w:rsid w:val="006C6E23"/>
    <w:rsid w:val="006D0526"/>
    <w:rsid w:val="006D0881"/>
    <w:rsid w:val="006D36D6"/>
    <w:rsid w:val="006D56EF"/>
    <w:rsid w:val="006D6EE1"/>
    <w:rsid w:val="006E15B7"/>
    <w:rsid w:val="006E5D84"/>
    <w:rsid w:val="006E63DB"/>
    <w:rsid w:val="006F53E9"/>
    <w:rsid w:val="00701DB4"/>
    <w:rsid w:val="00711EB6"/>
    <w:rsid w:val="007120CE"/>
    <w:rsid w:val="007208B7"/>
    <w:rsid w:val="00721245"/>
    <w:rsid w:val="00722032"/>
    <w:rsid w:val="00723338"/>
    <w:rsid w:val="00725110"/>
    <w:rsid w:val="007277AB"/>
    <w:rsid w:val="0073612C"/>
    <w:rsid w:val="00740252"/>
    <w:rsid w:val="00750204"/>
    <w:rsid w:val="00753D96"/>
    <w:rsid w:val="0075483C"/>
    <w:rsid w:val="00755383"/>
    <w:rsid w:val="00756AF8"/>
    <w:rsid w:val="00756D66"/>
    <w:rsid w:val="007616D3"/>
    <w:rsid w:val="0076179E"/>
    <w:rsid w:val="0076249E"/>
    <w:rsid w:val="0076527E"/>
    <w:rsid w:val="0078273C"/>
    <w:rsid w:val="00785316"/>
    <w:rsid w:val="0078698D"/>
    <w:rsid w:val="0078782B"/>
    <w:rsid w:val="00787966"/>
    <w:rsid w:val="007909B2"/>
    <w:rsid w:val="00791218"/>
    <w:rsid w:val="007932B7"/>
    <w:rsid w:val="007A0F6D"/>
    <w:rsid w:val="007A3136"/>
    <w:rsid w:val="007A52CD"/>
    <w:rsid w:val="007A5C31"/>
    <w:rsid w:val="007A6E01"/>
    <w:rsid w:val="007C22CA"/>
    <w:rsid w:val="007C64AE"/>
    <w:rsid w:val="007D0857"/>
    <w:rsid w:val="007D095D"/>
    <w:rsid w:val="007D5A99"/>
    <w:rsid w:val="007E1737"/>
    <w:rsid w:val="007E367C"/>
    <w:rsid w:val="007E367D"/>
    <w:rsid w:val="007E3E1A"/>
    <w:rsid w:val="007E645E"/>
    <w:rsid w:val="007F30F4"/>
    <w:rsid w:val="007F3AA5"/>
    <w:rsid w:val="007F4677"/>
    <w:rsid w:val="007F471A"/>
    <w:rsid w:val="00803207"/>
    <w:rsid w:val="008056D3"/>
    <w:rsid w:val="00805CCC"/>
    <w:rsid w:val="00815283"/>
    <w:rsid w:val="008226CD"/>
    <w:rsid w:val="00827F21"/>
    <w:rsid w:val="00833710"/>
    <w:rsid w:val="00835881"/>
    <w:rsid w:val="0083720E"/>
    <w:rsid w:val="0083774B"/>
    <w:rsid w:val="00842ADA"/>
    <w:rsid w:val="00842BC7"/>
    <w:rsid w:val="00844DB0"/>
    <w:rsid w:val="008479D9"/>
    <w:rsid w:val="00847B17"/>
    <w:rsid w:val="00853C56"/>
    <w:rsid w:val="008566B5"/>
    <w:rsid w:val="0085691A"/>
    <w:rsid w:val="008656CC"/>
    <w:rsid w:val="008679E1"/>
    <w:rsid w:val="00871588"/>
    <w:rsid w:val="00885289"/>
    <w:rsid w:val="00885FE6"/>
    <w:rsid w:val="00886A76"/>
    <w:rsid w:val="00892EE8"/>
    <w:rsid w:val="00894E47"/>
    <w:rsid w:val="008A4F3A"/>
    <w:rsid w:val="008B52EB"/>
    <w:rsid w:val="008B5E76"/>
    <w:rsid w:val="008B764E"/>
    <w:rsid w:val="008B7FC3"/>
    <w:rsid w:val="008C0410"/>
    <w:rsid w:val="008C1F41"/>
    <w:rsid w:val="008C3888"/>
    <w:rsid w:val="008C5AD3"/>
    <w:rsid w:val="008C6B78"/>
    <w:rsid w:val="008C7EC8"/>
    <w:rsid w:val="008D098D"/>
    <w:rsid w:val="008D19D6"/>
    <w:rsid w:val="008D4E3D"/>
    <w:rsid w:val="008D5557"/>
    <w:rsid w:val="008E0502"/>
    <w:rsid w:val="008E0771"/>
    <w:rsid w:val="008E07E1"/>
    <w:rsid w:val="008E43E7"/>
    <w:rsid w:val="008F1C23"/>
    <w:rsid w:val="008F3049"/>
    <w:rsid w:val="008F3745"/>
    <w:rsid w:val="008F3D90"/>
    <w:rsid w:val="008F42B7"/>
    <w:rsid w:val="008F645C"/>
    <w:rsid w:val="008F675D"/>
    <w:rsid w:val="00901CFB"/>
    <w:rsid w:val="00902194"/>
    <w:rsid w:val="00910588"/>
    <w:rsid w:val="00910C9F"/>
    <w:rsid w:val="00914178"/>
    <w:rsid w:val="00916921"/>
    <w:rsid w:val="00922A00"/>
    <w:rsid w:val="00924F29"/>
    <w:rsid w:val="00925E46"/>
    <w:rsid w:val="00932E3E"/>
    <w:rsid w:val="00941BFC"/>
    <w:rsid w:val="00941DD2"/>
    <w:rsid w:val="00952950"/>
    <w:rsid w:val="00956DA1"/>
    <w:rsid w:val="0096210D"/>
    <w:rsid w:val="0096482A"/>
    <w:rsid w:val="00966DC4"/>
    <w:rsid w:val="00971383"/>
    <w:rsid w:val="00980185"/>
    <w:rsid w:val="00981D9C"/>
    <w:rsid w:val="00981DC4"/>
    <w:rsid w:val="00983E45"/>
    <w:rsid w:val="00986D86"/>
    <w:rsid w:val="00990CB2"/>
    <w:rsid w:val="009A2E37"/>
    <w:rsid w:val="009A769C"/>
    <w:rsid w:val="009B2FDB"/>
    <w:rsid w:val="009C0EFC"/>
    <w:rsid w:val="009D0DCA"/>
    <w:rsid w:val="009D2B3B"/>
    <w:rsid w:val="009E1DF5"/>
    <w:rsid w:val="009E6380"/>
    <w:rsid w:val="009F334B"/>
    <w:rsid w:val="009F41F1"/>
    <w:rsid w:val="009F491D"/>
    <w:rsid w:val="00A24719"/>
    <w:rsid w:val="00A26257"/>
    <w:rsid w:val="00A354C2"/>
    <w:rsid w:val="00A36B92"/>
    <w:rsid w:val="00A37B93"/>
    <w:rsid w:val="00A416B2"/>
    <w:rsid w:val="00A520BB"/>
    <w:rsid w:val="00A565BA"/>
    <w:rsid w:val="00A57FD4"/>
    <w:rsid w:val="00A61C61"/>
    <w:rsid w:val="00A627DE"/>
    <w:rsid w:val="00A63E5C"/>
    <w:rsid w:val="00A81B4F"/>
    <w:rsid w:val="00A82191"/>
    <w:rsid w:val="00A84D03"/>
    <w:rsid w:val="00A85788"/>
    <w:rsid w:val="00A950F1"/>
    <w:rsid w:val="00AA2671"/>
    <w:rsid w:val="00AA6A72"/>
    <w:rsid w:val="00AB0E4E"/>
    <w:rsid w:val="00AB3551"/>
    <w:rsid w:val="00AB3B6E"/>
    <w:rsid w:val="00AB70B6"/>
    <w:rsid w:val="00AC1EBB"/>
    <w:rsid w:val="00AC292E"/>
    <w:rsid w:val="00AC343C"/>
    <w:rsid w:val="00AC790A"/>
    <w:rsid w:val="00AD0C41"/>
    <w:rsid w:val="00AD54D2"/>
    <w:rsid w:val="00AE1E23"/>
    <w:rsid w:val="00AE7B50"/>
    <w:rsid w:val="00AF5F3B"/>
    <w:rsid w:val="00AF7463"/>
    <w:rsid w:val="00B01C30"/>
    <w:rsid w:val="00B02B78"/>
    <w:rsid w:val="00B05FA0"/>
    <w:rsid w:val="00B11E24"/>
    <w:rsid w:val="00B13789"/>
    <w:rsid w:val="00B13BBB"/>
    <w:rsid w:val="00B1625C"/>
    <w:rsid w:val="00B1657B"/>
    <w:rsid w:val="00B1781A"/>
    <w:rsid w:val="00B24899"/>
    <w:rsid w:val="00B32D22"/>
    <w:rsid w:val="00B334AF"/>
    <w:rsid w:val="00B43045"/>
    <w:rsid w:val="00B43F0C"/>
    <w:rsid w:val="00B445C7"/>
    <w:rsid w:val="00B4686C"/>
    <w:rsid w:val="00B469BC"/>
    <w:rsid w:val="00B46C9B"/>
    <w:rsid w:val="00B46ED1"/>
    <w:rsid w:val="00B50F92"/>
    <w:rsid w:val="00B51E17"/>
    <w:rsid w:val="00B54444"/>
    <w:rsid w:val="00B54A4C"/>
    <w:rsid w:val="00B57273"/>
    <w:rsid w:val="00B57590"/>
    <w:rsid w:val="00B66674"/>
    <w:rsid w:val="00B7098A"/>
    <w:rsid w:val="00B716F9"/>
    <w:rsid w:val="00B7703F"/>
    <w:rsid w:val="00B80373"/>
    <w:rsid w:val="00B82F86"/>
    <w:rsid w:val="00B83E17"/>
    <w:rsid w:val="00B83F40"/>
    <w:rsid w:val="00B85446"/>
    <w:rsid w:val="00B855A4"/>
    <w:rsid w:val="00B86071"/>
    <w:rsid w:val="00B90239"/>
    <w:rsid w:val="00B94FB0"/>
    <w:rsid w:val="00B954F5"/>
    <w:rsid w:val="00BA5E7F"/>
    <w:rsid w:val="00BB30DA"/>
    <w:rsid w:val="00BC2D76"/>
    <w:rsid w:val="00BC7031"/>
    <w:rsid w:val="00BC74B7"/>
    <w:rsid w:val="00BD0EE9"/>
    <w:rsid w:val="00BD3D7A"/>
    <w:rsid w:val="00BD6185"/>
    <w:rsid w:val="00BD74B8"/>
    <w:rsid w:val="00BD7DAD"/>
    <w:rsid w:val="00BE0E4E"/>
    <w:rsid w:val="00BE4717"/>
    <w:rsid w:val="00BE573F"/>
    <w:rsid w:val="00BE5ACE"/>
    <w:rsid w:val="00BF0888"/>
    <w:rsid w:val="00BF18D3"/>
    <w:rsid w:val="00BF63B2"/>
    <w:rsid w:val="00C10660"/>
    <w:rsid w:val="00C140E0"/>
    <w:rsid w:val="00C15038"/>
    <w:rsid w:val="00C173EF"/>
    <w:rsid w:val="00C17C4E"/>
    <w:rsid w:val="00C20C49"/>
    <w:rsid w:val="00C248E3"/>
    <w:rsid w:val="00C257C7"/>
    <w:rsid w:val="00C3117C"/>
    <w:rsid w:val="00C32282"/>
    <w:rsid w:val="00C3495F"/>
    <w:rsid w:val="00C35B65"/>
    <w:rsid w:val="00C422D5"/>
    <w:rsid w:val="00C45444"/>
    <w:rsid w:val="00C46A5D"/>
    <w:rsid w:val="00C51FB1"/>
    <w:rsid w:val="00C52FC4"/>
    <w:rsid w:val="00C5354D"/>
    <w:rsid w:val="00C54EFE"/>
    <w:rsid w:val="00C663F2"/>
    <w:rsid w:val="00C6778B"/>
    <w:rsid w:val="00C7675B"/>
    <w:rsid w:val="00C85385"/>
    <w:rsid w:val="00C9424D"/>
    <w:rsid w:val="00CC07AC"/>
    <w:rsid w:val="00CC0D91"/>
    <w:rsid w:val="00CC583E"/>
    <w:rsid w:val="00CC5EAC"/>
    <w:rsid w:val="00CC7918"/>
    <w:rsid w:val="00CD70D7"/>
    <w:rsid w:val="00CE72D5"/>
    <w:rsid w:val="00CF5CC1"/>
    <w:rsid w:val="00CF6F9E"/>
    <w:rsid w:val="00D03DFB"/>
    <w:rsid w:val="00D077ED"/>
    <w:rsid w:val="00D12FC1"/>
    <w:rsid w:val="00D146EA"/>
    <w:rsid w:val="00D23C5D"/>
    <w:rsid w:val="00D25707"/>
    <w:rsid w:val="00D25DFA"/>
    <w:rsid w:val="00D313E2"/>
    <w:rsid w:val="00D33987"/>
    <w:rsid w:val="00D44691"/>
    <w:rsid w:val="00D46228"/>
    <w:rsid w:val="00D4726E"/>
    <w:rsid w:val="00D55826"/>
    <w:rsid w:val="00D60A86"/>
    <w:rsid w:val="00D67978"/>
    <w:rsid w:val="00D74F47"/>
    <w:rsid w:val="00D76001"/>
    <w:rsid w:val="00D8680B"/>
    <w:rsid w:val="00D92B67"/>
    <w:rsid w:val="00DA0645"/>
    <w:rsid w:val="00DA08B3"/>
    <w:rsid w:val="00DB06A7"/>
    <w:rsid w:val="00DB091B"/>
    <w:rsid w:val="00DB4CB3"/>
    <w:rsid w:val="00DB50B6"/>
    <w:rsid w:val="00DB5D98"/>
    <w:rsid w:val="00DB741F"/>
    <w:rsid w:val="00DC0177"/>
    <w:rsid w:val="00DC242E"/>
    <w:rsid w:val="00DC3EEE"/>
    <w:rsid w:val="00DC46D4"/>
    <w:rsid w:val="00DC4D52"/>
    <w:rsid w:val="00DC5FC2"/>
    <w:rsid w:val="00DD0E33"/>
    <w:rsid w:val="00DD1A36"/>
    <w:rsid w:val="00DD5D18"/>
    <w:rsid w:val="00DE57E4"/>
    <w:rsid w:val="00DF28F7"/>
    <w:rsid w:val="00E07F7A"/>
    <w:rsid w:val="00E116E8"/>
    <w:rsid w:val="00E14A3B"/>
    <w:rsid w:val="00E2184D"/>
    <w:rsid w:val="00E23676"/>
    <w:rsid w:val="00E26FE6"/>
    <w:rsid w:val="00E37717"/>
    <w:rsid w:val="00E409EB"/>
    <w:rsid w:val="00E435F9"/>
    <w:rsid w:val="00E52178"/>
    <w:rsid w:val="00E60FE2"/>
    <w:rsid w:val="00E70A55"/>
    <w:rsid w:val="00E77B4B"/>
    <w:rsid w:val="00E77D8D"/>
    <w:rsid w:val="00E81D69"/>
    <w:rsid w:val="00E94786"/>
    <w:rsid w:val="00EA3EB8"/>
    <w:rsid w:val="00EA704E"/>
    <w:rsid w:val="00EB0622"/>
    <w:rsid w:val="00EB549C"/>
    <w:rsid w:val="00EC00F3"/>
    <w:rsid w:val="00ED36EE"/>
    <w:rsid w:val="00EE77DB"/>
    <w:rsid w:val="00EF5314"/>
    <w:rsid w:val="00EF6270"/>
    <w:rsid w:val="00F008A2"/>
    <w:rsid w:val="00F10B59"/>
    <w:rsid w:val="00F23C1D"/>
    <w:rsid w:val="00F246E3"/>
    <w:rsid w:val="00F2650C"/>
    <w:rsid w:val="00F275D1"/>
    <w:rsid w:val="00F276C0"/>
    <w:rsid w:val="00F43430"/>
    <w:rsid w:val="00F43F77"/>
    <w:rsid w:val="00F56081"/>
    <w:rsid w:val="00F616D3"/>
    <w:rsid w:val="00F71E60"/>
    <w:rsid w:val="00F778E2"/>
    <w:rsid w:val="00F84317"/>
    <w:rsid w:val="00F85824"/>
    <w:rsid w:val="00FB0633"/>
    <w:rsid w:val="00FB1A7F"/>
    <w:rsid w:val="00FC0EE6"/>
    <w:rsid w:val="00FC3563"/>
    <w:rsid w:val="00FC391C"/>
    <w:rsid w:val="00FC678D"/>
    <w:rsid w:val="00FD00BA"/>
    <w:rsid w:val="00FD322A"/>
    <w:rsid w:val="00FD7AC7"/>
    <w:rsid w:val="00FE3A70"/>
    <w:rsid w:val="00FF3DCF"/>
    <w:rsid w:val="00FF3F6C"/>
    <w:rsid w:val="00FF440D"/>
    <w:rsid w:val="00FF58C4"/>
    <w:rsid w:val="00FF77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30468F9D"/>
  <w15:chartTrackingRefBased/>
  <w15:docId w15:val="{D0C08D65-2092-4C16-9828-E8ED96C256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uiPriority="11" w:qFormat="1"/>
    <w:lsdException w:name="Strong" w:uiPriority="22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l">
    <w:name w:val="Normal"/>
    <w:qFormat/>
    <w:rsid w:val="00E94786"/>
    <w:rPr>
      <w:sz w:val="24"/>
      <w:szCs w:val="24"/>
    </w:rPr>
  </w:style>
  <w:style w:type="paragraph" w:styleId="Cmsor1">
    <w:name w:val="heading 1"/>
    <w:basedOn w:val="Norml"/>
    <w:next w:val="Norml"/>
    <w:qFormat/>
    <w:rsid w:val="005538D4"/>
    <w:pPr>
      <w:keepNext/>
      <w:jc w:val="center"/>
      <w:outlineLvl w:val="0"/>
    </w:pPr>
    <w:rPr>
      <w:b/>
      <w:bCs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">
    <w:name w:val="Body Text"/>
    <w:basedOn w:val="Norml"/>
    <w:rsid w:val="00E94786"/>
    <w:pPr>
      <w:tabs>
        <w:tab w:val="left" w:pos="3119"/>
      </w:tabs>
      <w:jc w:val="both"/>
    </w:pPr>
    <w:rPr>
      <w:szCs w:val="20"/>
    </w:rPr>
  </w:style>
  <w:style w:type="paragraph" w:styleId="llb">
    <w:name w:val="footer"/>
    <w:basedOn w:val="Norml"/>
    <w:link w:val="llbChar"/>
    <w:rsid w:val="00315725"/>
    <w:pPr>
      <w:tabs>
        <w:tab w:val="center" w:pos="4536"/>
        <w:tab w:val="right" w:pos="9072"/>
      </w:tabs>
    </w:pPr>
    <w:rPr>
      <w:szCs w:val="20"/>
    </w:rPr>
  </w:style>
  <w:style w:type="character" w:styleId="Oldalszm">
    <w:name w:val="page number"/>
    <w:basedOn w:val="Bekezdsalapbettpusa"/>
    <w:rsid w:val="00465115"/>
  </w:style>
  <w:style w:type="table" w:styleId="Rcsostblzat">
    <w:name w:val="Table Grid"/>
    <w:basedOn w:val="Normltblzat"/>
    <w:rsid w:val="004651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uborkszveg">
    <w:name w:val="Balloon Text"/>
    <w:basedOn w:val="Norml"/>
    <w:semiHidden/>
    <w:rsid w:val="00916921"/>
    <w:rPr>
      <w:rFonts w:ascii="Tahoma" w:hAnsi="Tahoma" w:cs="Tahoma"/>
      <w:sz w:val="16"/>
      <w:szCs w:val="16"/>
    </w:rPr>
  </w:style>
  <w:style w:type="paragraph" w:customStyle="1" w:styleId="CharChar1Char">
    <w:name w:val="Char Char1 Char"/>
    <w:basedOn w:val="Norml"/>
    <w:rsid w:val="00E23676"/>
    <w:pPr>
      <w:spacing w:after="160" w:line="240" w:lineRule="exact"/>
    </w:pPr>
    <w:rPr>
      <w:rFonts w:ascii="Univers" w:eastAsia="MS Mincho" w:hAnsi="Univers"/>
      <w:i/>
      <w:lang w:val="en-US" w:eastAsia="en-US"/>
    </w:rPr>
  </w:style>
  <w:style w:type="paragraph" w:customStyle="1" w:styleId="Bekezds">
    <w:name w:val="Bekezdés"/>
    <w:basedOn w:val="Norml"/>
    <w:rsid w:val="0037676E"/>
    <w:pPr>
      <w:keepLines/>
      <w:overflowPunct w:val="0"/>
      <w:autoSpaceDE w:val="0"/>
      <w:autoSpaceDN w:val="0"/>
      <w:adjustRightInd w:val="0"/>
      <w:ind w:firstLine="202"/>
      <w:jc w:val="both"/>
      <w:textAlignment w:val="baseline"/>
    </w:pPr>
    <w:rPr>
      <w:rFonts w:ascii="H-Times-Roman" w:hAnsi="H-Times-Roman"/>
      <w:szCs w:val="20"/>
      <w:lang w:val="da-DK"/>
    </w:rPr>
  </w:style>
  <w:style w:type="paragraph" w:customStyle="1" w:styleId="VastagCm">
    <w:name w:val="VastagCím"/>
    <w:basedOn w:val="Norml"/>
    <w:rsid w:val="0037676E"/>
    <w:pPr>
      <w:keepNext/>
      <w:keepLines/>
      <w:overflowPunct w:val="0"/>
      <w:autoSpaceDE w:val="0"/>
      <w:autoSpaceDN w:val="0"/>
      <w:adjustRightInd w:val="0"/>
      <w:spacing w:before="480" w:after="240"/>
      <w:jc w:val="center"/>
      <w:textAlignment w:val="baseline"/>
    </w:pPr>
    <w:rPr>
      <w:rFonts w:ascii="H-Times-Roman" w:hAnsi="H-Times-Roman"/>
      <w:b/>
      <w:szCs w:val="20"/>
      <w:lang w:val="da-DK"/>
    </w:rPr>
  </w:style>
  <w:style w:type="paragraph" w:styleId="Szvegtrzs3">
    <w:name w:val="Body Text 3"/>
    <w:basedOn w:val="Norml"/>
    <w:rsid w:val="0078273C"/>
    <w:pPr>
      <w:spacing w:after="120"/>
    </w:pPr>
    <w:rPr>
      <w:sz w:val="16"/>
      <w:szCs w:val="16"/>
    </w:rPr>
  </w:style>
  <w:style w:type="character" w:customStyle="1" w:styleId="llbChar">
    <w:name w:val="Élőláb Char"/>
    <w:link w:val="llb"/>
    <w:rsid w:val="00452212"/>
    <w:rPr>
      <w:sz w:val="24"/>
      <w:lang w:val="hu-HU" w:eastAsia="hu-HU" w:bidi="ar-SA"/>
    </w:rPr>
  </w:style>
  <w:style w:type="paragraph" w:styleId="lfej">
    <w:name w:val="header"/>
    <w:basedOn w:val="Norml"/>
    <w:rsid w:val="000C071F"/>
    <w:pPr>
      <w:tabs>
        <w:tab w:val="center" w:pos="4536"/>
        <w:tab w:val="right" w:pos="9072"/>
      </w:tabs>
    </w:pPr>
  </w:style>
  <w:style w:type="paragraph" w:customStyle="1" w:styleId="Char">
    <w:name w:val="Char"/>
    <w:basedOn w:val="Norml"/>
    <w:rsid w:val="00211BC7"/>
    <w:pPr>
      <w:spacing w:after="160" w:line="240" w:lineRule="exact"/>
    </w:pPr>
    <w:rPr>
      <w:rFonts w:ascii="Univers" w:eastAsia="MS Mincho" w:hAnsi="Univers"/>
      <w:i/>
      <w:lang w:val="en-US" w:eastAsia="en-US"/>
    </w:rPr>
  </w:style>
  <w:style w:type="paragraph" w:customStyle="1" w:styleId="CharChar1Char0">
    <w:name w:val="Char Char1 Char"/>
    <w:basedOn w:val="Norml"/>
    <w:rsid w:val="000824F1"/>
    <w:pPr>
      <w:spacing w:after="160" w:line="240" w:lineRule="exact"/>
    </w:pPr>
    <w:rPr>
      <w:rFonts w:ascii="Univers" w:eastAsia="MS Mincho" w:hAnsi="Univers"/>
      <w:i/>
      <w:lang w:val="en-US" w:eastAsia="en-US"/>
    </w:rPr>
  </w:style>
  <w:style w:type="paragraph" w:styleId="Alcm">
    <w:name w:val="Subtitle"/>
    <w:basedOn w:val="Norml"/>
    <w:link w:val="AlcmChar"/>
    <w:uiPriority w:val="11"/>
    <w:qFormat/>
    <w:rsid w:val="00815283"/>
    <w:pPr>
      <w:overflowPunct w:val="0"/>
      <w:autoSpaceDE w:val="0"/>
      <w:autoSpaceDN w:val="0"/>
      <w:adjustRightInd w:val="0"/>
      <w:spacing w:after="60"/>
      <w:jc w:val="center"/>
      <w:textAlignment w:val="baseline"/>
    </w:pPr>
    <w:rPr>
      <w:rFonts w:ascii="Arial" w:hAnsi="Arial"/>
      <w:i/>
      <w:szCs w:val="20"/>
    </w:rPr>
  </w:style>
  <w:style w:type="character" w:customStyle="1" w:styleId="AlcmChar">
    <w:name w:val="Alcím Char"/>
    <w:link w:val="Alcm"/>
    <w:uiPriority w:val="11"/>
    <w:rsid w:val="00815283"/>
    <w:rPr>
      <w:rFonts w:ascii="Arial" w:hAnsi="Arial"/>
      <w:i/>
      <w:sz w:val="24"/>
      <w:lang w:val="hu-HU" w:eastAsia="hu-HU" w:bidi="ar-SA"/>
    </w:rPr>
  </w:style>
  <w:style w:type="paragraph" w:customStyle="1" w:styleId="Char0">
    <w:name w:val="Char"/>
    <w:basedOn w:val="Norml"/>
    <w:rsid w:val="00815283"/>
    <w:pPr>
      <w:spacing w:after="160" w:line="240" w:lineRule="exact"/>
    </w:pPr>
    <w:rPr>
      <w:rFonts w:ascii="Univers" w:eastAsia="MS Mincho" w:hAnsi="Univers"/>
      <w:i/>
      <w:lang w:val="en-US" w:eastAsia="en-US"/>
    </w:rPr>
  </w:style>
  <w:style w:type="character" w:styleId="Hiperhivatkozs">
    <w:name w:val="Hyperlink"/>
    <w:rsid w:val="003D4D95"/>
    <w:rPr>
      <w:color w:val="0000FF"/>
      <w:u w:val="single"/>
    </w:rPr>
  </w:style>
  <w:style w:type="paragraph" w:styleId="Lbjegyzetszveg">
    <w:name w:val="footnote text"/>
    <w:basedOn w:val="Norml"/>
    <w:link w:val="LbjegyzetszvegChar"/>
    <w:semiHidden/>
    <w:rsid w:val="00892EE8"/>
    <w:pPr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character" w:styleId="Lbjegyzet-hivatkozs">
    <w:name w:val="footnote reference"/>
    <w:semiHidden/>
    <w:rsid w:val="00892EE8"/>
    <w:rPr>
      <w:vertAlign w:val="superscript"/>
    </w:rPr>
  </w:style>
  <w:style w:type="character" w:customStyle="1" w:styleId="LbjegyzetszvegChar">
    <w:name w:val="Lábjegyzetszöveg Char"/>
    <w:link w:val="Lbjegyzetszveg"/>
    <w:semiHidden/>
    <w:rsid w:val="00646BD4"/>
  </w:style>
  <w:style w:type="paragraph" w:customStyle="1" w:styleId="Default">
    <w:name w:val="Default"/>
    <w:basedOn w:val="Norml"/>
    <w:rsid w:val="00C3495F"/>
    <w:pPr>
      <w:autoSpaceDE w:val="0"/>
      <w:autoSpaceDN w:val="0"/>
    </w:pPr>
    <w:rPr>
      <w:rFonts w:eastAsia="Calibri"/>
      <w:color w:val="000000"/>
      <w:lang w:eastAsia="en-US"/>
    </w:rPr>
  </w:style>
  <w:style w:type="paragraph" w:styleId="NormlWeb">
    <w:name w:val="Normal (Web)"/>
    <w:basedOn w:val="Norml"/>
    <w:uiPriority w:val="99"/>
    <w:unhideWhenUsed/>
    <w:rsid w:val="0085691A"/>
    <w:pPr>
      <w:spacing w:before="100" w:beforeAutospacing="1" w:after="100" w:afterAutospacing="1"/>
    </w:pPr>
  </w:style>
  <w:style w:type="character" w:styleId="Kiemels2">
    <w:name w:val="Strong"/>
    <w:uiPriority w:val="22"/>
    <w:qFormat/>
    <w:rsid w:val="0085691A"/>
    <w:rPr>
      <w:b/>
      <w:bCs/>
    </w:rPr>
  </w:style>
  <w:style w:type="paragraph" w:styleId="Listaszerbekezds">
    <w:name w:val="List Paragraph"/>
    <w:basedOn w:val="Norml"/>
    <w:uiPriority w:val="34"/>
    <w:qFormat/>
    <w:rsid w:val="00885FE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931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0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54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2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1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04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53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0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6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1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4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T&#369;ri%20L&#225;szl&#243;\Application%20Data\Microsoft\Sablonok\hum&#225;n_lev&#233;l.dot" TargetMode="Externa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CB26B8-518E-47E3-BBFE-085E551D94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humán_levél.dot</Template>
  <TotalTime>0</TotalTime>
  <Pages>3</Pages>
  <Words>350</Words>
  <Characters>2634</Characters>
  <Application>Microsoft Office Word</Application>
  <DocSecurity>4</DocSecurity>
  <Lines>21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Ügyiratszám: /2007</vt:lpstr>
    </vt:vector>
  </TitlesOfParts>
  <Company>Polghiv</Company>
  <LinksUpToDate>false</LinksUpToDate>
  <CharactersWithSpaces>2979</CharactersWithSpaces>
  <SharedDoc>false</SharedDoc>
  <HLinks>
    <vt:vector size="6" baseType="variant">
      <vt:variant>
        <vt:i4>1114197</vt:i4>
      </vt:variant>
      <vt:variant>
        <vt:i4>0</vt:i4>
      </vt:variant>
      <vt:variant>
        <vt:i4>0</vt:i4>
      </vt:variant>
      <vt:variant>
        <vt:i4>5</vt:i4>
      </vt:variant>
      <vt:variant>
        <vt:lpwstr>http://www.cegled.hu/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Ügyiratszám: /2007</dc:title>
  <dc:subject/>
  <dc:creator>TLaci</dc:creator>
  <cp:keywords/>
  <dc:description/>
  <cp:lastModifiedBy>Sipos Ágnes</cp:lastModifiedBy>
  <cp:revision>2</cp:revision>
  <cp:lastPrinted>2026-04-14T08:29:00Z</cp:lastPrinted>
  <dcterms:created xsi:type="dcterms:W3CDTF">2026-04-14T08:29:00Z</dcterms:created>
  <dcterms:modified xsi:type="dcterms:W3CDTF">2026-04-14T08:29:00Z</dcterms:modified>
</cp:coreProperties>
</file>